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A4BCD5" w14:textId="77777777" w:rsidR="000D2063" w:rsidRPr="00D60534" w:rsidRDefault="000D2063" w:rsidP="000713B0">
      <w:pPr>
        <w:rPr>
          <w:lang w:val="en-US"/>
        </w:rPr>
        <w:sectPr w:rsidR="000D2063" w:rsidRPr="00D60534"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5048"/>
        <w:gridCol w:w="4306"/>
      </w:tblGrid>
      <w:tr w:rsidR="00A02C54" w:rsidRPr="000713B0" w14:paraId="5FAA5D20" w14:textId="77777777" w:rsidTr="003330D2">
        <w:trPr>
          <w:trHeight w:val="2551"/>
        </w:trPr>
        <w:tc>
          <w:tcPr>
            <w:tcW w:w="5074" w:type="dxa"/>
            <w:vAlign w:val="center"/>
          </w:tcPr>
          <w:p w14:paraId="55ECF7AB" w14:textId="77777777" w:rsidR="00A02C54" w:rsidRPr="000713B0" w:rsidRDefault="00A02C54" w:rsidP="00CE74EB">
            <w:pPr>
              <w:pStyle w:val="af9"/>
            </w:pPr>
          </w:p>
        </w:tc>
        <w:tc>
          <w:tcPr>
            <w:tcW w:w="4496" w:type="dxa"/>
            <w:vAlign w:val="center"/>
          </w:tcPr>
          <w:p w14:paraId="7EE62F1D" w14:textId="77777777" w:rsidR="00A02C54" w:rsidRPr="000713B0" w:rsidRDefault="00A02C54" w:rsidP="003F1C15">
            <w:pPr>
              <w:pStyle w:val="af4"/>
            </w:pPr>
          </w:p>
        </w:tc>
      </w:tr>
      <w:tr w:rsidR="000D2063" w:rsidRPr="000713B0" w14:paraId="578E0497" w14:textId="77777777" w:rsidTr="00A02C54">
        <w:trPr>
          <w:trHeight w:val="2268"/>
        </w:trPr>
        <w:tc>
          <w:tcPr>
            <w:tcW w:w="9570" w:type="dxa"/>
            <w:gridSpan w:val="2"/>
            <w:vAlign w:val="center"/>
          </w:tcPr>
          <w:p w14:paraId="25C37C8D" w14:textId="77777777" w:rsidR="005F70C1" w:rsidRPr="000713B0" w:rsidRDefault="005F70C1" w:rsidP="00A02C54">
            <w:pPr>
              <w:pStyle w:val="af0"/>
            </w:pPr>
          </w:p>
        </w:tc>
      </w:tr>
      <w:tr w:rsidR="00A02C54" w:rsidRPr="000713B0" w14:paraId="40B99EE8" w14:textId="77777777" w:rsidTr="00A02C54">
        <w:trPr>
          <w:trHeight w:val="5669"/>
        </w:trPr>
        <w:tc>
          <w:tcPr>
            <w:tcW w:w="9570" w:type="dxa"/>
            <w:gridSpan w:val="2"/>
            <w:vAlign w:val="center"/>
          </w:tcPr>
          <w:p w14:paraId="7E52E6C0" w14:textId="77777777" w:rsidR="00A02C54" w:rsidRPr="000713B0" w:rsidRDefault="00A02C54" w:rsidP="00A02C54">
            <w:pPr>
              <w:pStyle w:val="af0"/>
            </w:pPr>
            <w:r w:rsidRPr="000713B0">
              <w:t>Документация о закупке</w:t>
            </w:r>
          </w:p>
          <w:permStart w:id="597100828" w:edGrp="everyone"/>
          <w:p w14:paraId="4D6B420B" w14:textId="780E0499" w:rsidR="00A02C54" w:rsidRPr="000713B0" w:rsidRDefault="003745FD"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316CCD29535C4D59B1B9E351A537BBC4"/>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F022F">
                  <w:t>об оказании услуг</w:t>
                </w:r>
              </w:sdtContent>
            </w:sdt>
            <w:permEnd w:id="597100828"/>
            <w:r w:rsidR="00A02C54" w:rsidRPr="000713B0">
              <w:t xml:space="preserve"> </w:t>
            </w:r>
          </w:p>
          <w:p w14:paraId="26D18839" w14:textId="7BEFEFA4" w:rsidR="00A02C54" w:rsidRPr="000713B0" w:rsidRDefault="00A02C54" w:rsidP="00A02C54">
            <w:pPr>
              <w:pStyle w:val="af1"/>
            </w:pPr>
            <w:r w:rsidRPr="000713B0">
              <w:t xml:space="preserve">для </w:t>
            </w:r>
            <w:permStart w:id="774183394" w:edGrp="everyone"/>
            <w:sdt>
              <w:sdtPr>
                <w:alias w:val="Подразделение (филиал) заказчика"/>
                <w:tag w:val="Подразделение (филиал) заказчика"/>
                <w:id w:val="1860077339"/>
                <w:placeholder>
                  <w:docPart w:val="96E484247BB84ED8844670ECFFAC43AB"/>
                </w:placeholder>
                <w15:color w:val="FFFF00"/>
              </w:sdtPr>
              <w:sdtEndPr>
                <w:rPr>
                  <w:noProof/>
                </w:rPr>
              </w:sdtEndPr>
              <w:sdtContent>
                <w:r w:rsidR="00CD60D5">
                  <w:rPr>
                    <w:noProof/>
                  </w:rPr>
                  <w:t>ТЭЦ-12_филиал_ООО «Байкальская энергетическая компания»</w:t>
                </w:r>
              </w:sdtContent>
            </w:sdt>
            <w:permEnd w:id="774183394"/>
          </w:p>
          <w:p w14:paraId="4F63BF95" w14:textId="7E0F0969" w:rsidR="00A02C54" w:rsidRPr="00AE7A17" w:rsidRDefault="00A02C54" w:rsidP="00DD4C64">
            <w:pPr>
              <w:pStyle w:val="afd"/>
              <w:ind w:left="3402" w:right="3402"/>
            </w:pPr>
            <w:r w:rsidRPr="000713B0">
              <w:t>№</w:t>
            </w:r>
            <w:r w:rsidR="00F17814">
              <w:t xml:space="preserve"> </w:t>
            </w:r>
            <w:bookmarkStart w:id="0" w:name="НомерВПланеЗакупки"/>
            <w:permStart w:id="624325183" w:edGrp="everyone"/>
            <w:sdt>
              <w:sdtPr>
                <w:alias w:val="Номер в плане закупок"/>
                <w:tag w:val="Номер в плане закупок"/>
                <w:id w:val="-1649282154"/>
                <w:placeholder>
                  <w:docPart w:val="BA0D35BDC943401091E41D194E5D6B99"/>
                </w:placeholder>
                <w15:color w:val="FFFF00"/>
              </w:sdtPr>
              <w:sdtEndPr/>
              <w:sdtContent>
                <w:r w:rsidR="006B3DDB">
                  <w:t>1179</w:t>
                </w:r>
              </w:sdtContent>
            </w:sdt>
            <w:bookmarkEnd w:id="0"/>
            <w:permEnd w:id="624325183"/>
          </w:p>
        </w:tc>
      </w:tr>
      <w:tr w:rsidR="00A02C54" w:rsidRPr="000713B0" w14:paraId="47BF6741" w14:textId="77777777" w:rsidTr="003330D2">
        <w:trPr>
          <w:trHeight w:val="2268"/>
        </w:trPr>
        <w:tc>
          <w:tcPr>
            <w:tcW w:w="9570" w:type="dxa"/>
            <w:gridSpan w:val="2"/>
          </w:tcPr>
          <w:p w14:paraId="2C11F3B6" w14:textId="77777777" w:rsidR="00A02C54" w:rsidRPr="000713B0" w:rsidRDefault="00A02C54" w:rsidP="00CE74EB">
            <w:pPr>
              <w:jc w:val="center"/>
            </w:pPr>
          </w:p>
        </w:tc>
      </w:tr>
    </w:tbl>
    <w:p w14:paraId="14E91629" w14:textId="77777777"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14:paraId="4D03EBCD" w14:textId="77777777" w:rsidR="003166F5" w:rsidRPr="003166F5" w:rsidRDefault="003166F5">
      <w:pPr>
        <w:pStyle w:val="16"/>
        <w:tabs>
          <w:tab w:val="right" w:leader="dot" w:pos="9629"/>
        </w:tabs>
        <w:rPr>
          <w:b/>
          <w:bCs/>
          <w:sz w:val="24"/>
          <w:szCs w:val="24"/>
        </w:rPr>
      </w:pPr>
      <w:r w:rsidRPr="003166F5">
        <w:rPr>
          <w:b/>
          <w:bCs/>
          <w:sz w:val="24"/>
          <w:szCs w:val="24"/>
        </w:rPr>
        <w:lastRenderedPageBreak/>
        <w:t>Оглавление:</w:t>
      </w:r>
    </w:p>
    <w:p w14:paraId="2A79E733" w14:textId="77777777" w:rsidR="00321FCF" w:rsidRPr="00321FCF" w:rsidRDefault="003166F5">
      <w:pPr>
        <w:pStyle w:val="16"/>
        <w:tabs>
          <w:tab w:val="right" w:leader="dot" w:pos="9629"/>
        </w:tabs>
        <w:rPr>
          <w:noProof/>
          <w:sz w:val="24"/>
          <w:szCs w:val="22"/>
          <w:lang w:eastAsia="ru-RU"/>
        </w:rPr>
      </w:pPr>
      <w:r w:rsidRPr="00321FCF">
        <w:rPr>
          <w:sz w:val="26"/>
          <w:szCs w:val="24"/>
          <w:highlight w:val="lightGray"/>
        </w:rPr>
        <w:fldChar w:fldCharType="begin"/>
      </w:r>
      <w:r w:rsidRPr="00321FCF">
        <w:rPr>
          <w:sz w:val="26"/>
          <w:szCs w:val="24"/>
          <w:highlight w:val="lightGray"/>
        </w:rPr>
        <w:instrText xml:space="preserve"> TOC \o "1-1" \h \z \u </w:instrText>
      </w:r>
      <w:r w:rsidRPr="00321FCF">
        <w:rPr>
          <w:sz w:val="26"/>
          <w:szCs w:val="24"/>
          <w:highlight w:val="lightGray"/>
        </w:rPr>
        <w:fldChar w:fldCharType="separate"/>
      </w:r>
      <w:hyperlink w:anchor="_Toc143602460" w:history="1">
        <w:r w:rsidR="00321FCF" w:rsidRPr="00321FCF">
          <w:rPr>
            <w:rStyle w:val="ae"/>
            <w:noProof/>
            <w:sz w:val="22"/>
          </w:rPr>
          <w:t>1. Основная информация закупки</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_Toc143602460 \h </w:instrText>
        </w:r>
        <w:r w:rsidR="00321FCF" w:rsidRPr="00321FCF">
          <w:rPr>
            <w:noProof/>
            <w:webHidden/>
            <w:sz w:val="22"/>
          </w:rPr>
        </w:r>
        <w:r w:rsidR="00321FCF" w:rsidRPr="00321FCF">
          <w:rPr>
            <w:noProof/>
            <w:webHidden/>
            <w:sz w:val="22"/>
          </w:rPr>
          <w:fldChar w:fldCharType="separate"/>
        </w:r>
        <w:r w:rsidR="00321FCF" w:rsidRPr="00321FCF">
          <w:rPr>
            <w:noProof/>
            <w:webHidden/>
            <w:sz w:val="22"/>
          </w:rPr>
          <w:t>3</w:t>
        </w:r>
        <w:r w:rsidR="00321FCF" w:rsidRPr="00321FCF">
          <w:rPr>
            <w:noProof/>
            <w:webHidden/>
            <w:sz w:val="22"/>
          </w:rPr>
          <w:fldChar w:fldCharType="end"/>
        </w:r>
      </w:hyperlink>
    </w:p>
    <w:p w14:paraId="21A74D32" w14:textId="77777777" w:rsidR="00321FCF" w:rsidRPr="00321FCF" w:rsidRDefault="003745FD">
      <w:pPr>
        <w:pStyle w:val="16"/>
        <w:tabs>
          <w:tab w:val="right" w:leader="dot" w:pos="9629"/>
        </w:tabs>
        <w:rPr>
          <w:noProof/>
          <w:sz w:val="24"/>
          <w:szCs w:val="22"/>
          <w:lang w:eastAsia="ru-RU"/>
        </w:rPr>
      </w:pPr>
      <w:hyperlink w:anchor="_Toc143602461" w:history="1">
        <w:r w:rsidR="00321FCF" w:rsidRPr="00321FCF">
          <w:rPr>
            <w:rStyle w:val="ae"/>
            <w:noProof/>
            <w:sz w:val="22"/>
          </w:rPr>
          <w:t>2. Основная информация проведения процедуры</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_Toc143602461 \h </w:instrText>
        </w:r>
        <w:r w:rsidR="00321FCF" w:rsidRPr="00321FCF">
          <w:rPr>
            <w:noProof/>
            <w:webHidden/>
            <w:sz w:val="22"/>
          </w:rPr>
        </w:r>
        <w:r w:rsidR="00321FCF" w:rsidRPr="00321FCF">
          <w:rPr>
            <w:noProof/>
            <w:webHidden/>
            <w:sz w:val="22"/>
          </w:rPr>
          <w:fldChar w:fldCharType="separate"/>
        </w:r>
        <w:r w:rsidR="00321FCF" w:rsidRPr="00321FCF">
          <w:rPr>
            <w:noProof/>
            <w:webHidden/>
            <w:sz w:val="22"/>
          </w:rPr>
          <w:t>5</w:t>
        </w:r>
        <w:r w:rsidR="00321FCF" w:rsidRPr="00321FCF">
          <w:rPr>
            <w:noProof/>
            <w:webHidden/>
            <w:sz w:val="22"/>
          </w:rPr>
          <w:fldChar w:fldCharType="end"/>
        </w:r>
      </w:hyperlink>
    </w:p>
    <w:p w14:paraId="2A493D73" w14:textId="77777777" w:rsidR="00321FCF" w:rsidRPr="00321FCF" w:rsidRDefault="003745FD">
      <w:pPr>
        <w:pStyle w:val="16"/>
        <w:tabs>
          <w:tab w:val="right" w:leader="dot" w:pos="9629"/>
        </w:tabs>
        <w:rPr>
          <w:noProof/>
          <w:sz w:val="24"/>
          <w:szCs w:val="22"/>
          <w:lang w:eastAsia="ru-RU"/>
        </w:rPr>
      </w:pPr>
      <w:hyperlink w:anchor="_Toc143602462" w:history="1">
        <w:r w:rsidR="00321FCF" w:rsidRPr="00321FCF">
          <w:rPr>
            <w:rStyle w:val="ae"/>
            <w:noProof/>
            <w:sz w:val="22"/>
          </w:rPr>
          <w:t>3. Требования к предложению участника</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_Toc143602462 \h </w:instrText>
        </w:r>
        <w:r w:rsidR="00321FCF" w:rsidRPr="00321FCF">
          <w:rPr>
            <w:noProof/>
            <w:webHidden/>
            <w:sz w:val="22"/>
          </w:rPr>
        </w:r>
        <w:r w:rsidR="00321FCF" w:rsidRPr="00321FCF">
          <w:rPr>
            <w:noProof/>
            <w:webHidden/>
            <w:sz w:val="22"/>
          </w:rPr>
          <w:fldChar w:fldCharType="separate"/>
        </w:r>
        <w:r w:rsidR="00321FCF" w:rsidRPr="00321FCF">
          <w:rPr>
            <w:noProof/>
            <w:webHidden/>
            <w:sz w:val="22"/>
          </w:rPr>
          <w:t>6</w:t>
        </w:r>
        <w:r w:rsidR="00321FCF" w:rsidRPr="00321FCF">
          <w:rPr>
            <w:noProof/>
            <w:webHidden/>
            <w:sz w:val="22"/>
          </w:rPr>
          <w:fldChar w:fldCharType="end"/>
        </w:r>
      </w:hyperlink>
    </w:p>
    <w:p w14:paraId="56C726CA" w14:textId="77777777" w:rsidR="00321FCF" w:rsidRPr="00321FCF" w:rsidRDefault="003745FD">
      <w:pPr>
        <w:pStyle w:val="16"/>
        <w:tabs>
          <w:tab w:val="right" w:leader="dot" w:pos="9629"/>
        </w:tabs>
        <w:rPr>
          <w:noProof/>
          <w:sz w:val="24"/>
          <w:szCs w:val="22"/>
          <w:lang w:eastAsia="ru-RU"/>
        </w:rPr>
      </w:pPr>
      <w:hyperlink w:anchor="_Toc143602463" w:history="1">
        <w:r w:rsidR="00321FCF" w:rsidRPr="00321FCF">
          <w:rPr>
            <w:rStyle w:val="ae"/>
            <w:noProof/>
            <w:sz w:val="22"/>
          </w:rPr>
          <w:t>4. Требования к участникам закупки</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_Toc143602463 \h </w:instrText>
        </w:r>
        <w:r w:rsidR="00321FCF" w:rsidRPr="00321FCF">
          <w:rPr>
            <w:noProof/>
            <w:webHidden/>
            <w:sz w:val="22"/>
          </w:rPr>
        </w:r>
        <w:r w:rsidR="00321FCF" w:rsidRPr="00321FCF">
          <w:rPr>
            <w:noProof/>
            <w:webHidden/>
            <w:sz w:val="22"/>
          </w:rPr>
          <w:fldChar w:fldCharType="separate"/>
        </w:r>
        <w:r w:rsidR="00321FCF" w:rsidRPr="00321FCF">
          <w:rPr>
            <w:noProof/>
            <w:webHidden/>
            <w:sz w:val="22"/>
          </w:rPr>
          <w:t>8</w:t>
        </w:r>
        <w:r w:rsidR="00321FCF" w:rsidRPr="00321FCF">
          <w:rPr>
            <w:noProof/>
            <w:webHidden/>
            <w:sz w:val="22"/>
          </w:rPr>
          <w:fldChar w:fldCharType="end"/>
        </w:r>
      </w:hyperlink>
    </w:p>
    <w:p w14:paraId="3127EE32" w14:textId="77777777" w:rsidR="00321FCF" w:rsidRPr="00321FCF" w:rsidRDefault="003745FD">
      <w:pPr>
        <w:pStyle w:val="16"/>
        <w:tabs>
          <w:tab w:val="right" w:leader="dot" w:pos="9629"/>
        </w:tabs>
        <w:rPr>
          <w:noProof/>
          <w:sz w:val="24"/>
          <w:szCs w:val="22"/>
          <w:lang w:eastAsia="ru-RU"/>
        </w:rPr>
      </w:pPr>
      <w:hyperlink w:anchor="_Toc143602464" w:history="1">
        <w:r w:rsidR="00321FCF" w:rsidRPr="00321FCF">
          <w:rPr>
            <w:rStyle w:val="ae"/>
            <w:noProof/>
            <w:sz w:val="22"/>
          </w:rPr>
          <w:t>5. Требования к заявке на участие в закупке</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_Toc143602464 \h </w:instrText>
        </w:r>
        <w:r w:rsidR="00321FCF" w:rsidRPr="00321FCF">
          <w:rPr>
            <w:noProof/>
            <w:webHidden/>
            <w:sz w:val="22"/>
          </w:rPr>
        </w:r>
        <w:r w:rsidR="00321FCF" w:rsidRPr="00321FCF">
          <w:rPr>
            <w:noProof/>
            <w:webHidden/>
            <w:sz w:val="22"/>
          </w:rPr>
          <w:fldChar w:fldCharType="separate"/>
        </w:r>
        <w:r w:rsidR="00321FCF" w:rsidRPr="00321FCF">
          <w:rPr>
            <w:noProof/>
            <w:webHidden/>
            <w:sz w:val="22"/>
          </w:rPr>
          <w:t>12</w:t>
        </w:r>
        <w:r w:rsidR="00321FCF" w:rsidRPr="00321FCF">
          <w:rPr>
            <w:noProof/>
            <w:webHidden/>
            <w:sz w:val="22"/>
          </w:rPr>
          <w:fldChar w:fldCharType="end"/>
        </w:r>
      </w:hyperlink>
    </w:p>
    <w:p w14:paraId="63E9D3B2" w14:textId="77777777" w:rsidR="00321FCF" w:rsidRPr="00321FCF" w:rsidRDefault="003745FD">
      <w:pPr>
        <w:pStyle w:val="16"/>
        <w:tabs>
          <w:tab w:val="right" w:leader="dot" w:pos="9629"/>
        </w:tabs>
        <w:rPr>
          <w:noProof/>
          <w:sz w:val="24"/>
          <w:szCs w:val="22"/>
          <w:lang w:eastAsia="ru-RU"/>
        </w:rPr>
      </w:pPr>
      <w:hyperlink w:anchor="_Toc143602465" w:history="1">
        <w:r w:rsidR="00321FCF" w:rsidRPr="00321FCF">
          <w:rPr>
            <w:rStyle w:val="ae"/>
            <w:noProof/>
            <w:sz w:val="22"/>
          </w:rPr>
          <w:t>6. Обзор процедуры, участие в закупке</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_Toc143602465 \h </w:instrText>
        </w:r>
        <w:r w:rsidR="00321FCF" w:rsidRPr="00321FCF">
          <w:rPr>
            <w:noProof/>
            <w:webHidden/>
            <w:sz w:val="22"/>
          </w:rPr>
        </w:r>
        <w:r w:rsidR="00321FCF" w:rsidRPr="00321FCF">
          <w:rPr>
            <w:noProof/>
            <w:webHidden/>
            <w:sz w:val="22"/>
          </w:rPr>
          <w:fldChar w:fldCharType="separate"/>
        </w:r>
        <w:r w:rsidR="00321FCF" w:rsidRPr="00321FCF">
          <w:rPr>
            <w:noProof/>
            <w:webHidden/>
            <w:sz w:val="22"/>
          </w:rPr>
          <w:t>19</w:t>
        </w:r>
        <w:r w:rsidR="00321FCF" w:rsidRPr="00321FCF">
          <w:rPr>
            <w:noProof/>
            <w:webHidden/>
            <w:sz w:val="22"/>
          </w:rPr>
          <w:fldChar w:fldCharType="end"/>
        </w:r>
      </w:hyperlink>
    </w:p>
    <w:p w14:paraId="1C6B4435" w14:textId="77777777" w:rsidR="00321FCF" w:rsidRPr="00321FCF" w:rsidRDefault="003745FD">
      <w:pPr>
        <w:pStyle w:val="16"/>
        <w:tabs>
          <w:tab w:val="right" w:leader="dot" w:pos="9629"/>
        </w:tabs>
        <w:rPr>
          <w:noProof/>
          <w:sz w:val="24"/>
          <w:szCs w:val="22"/>
          <w:lang w:eastAsia="ru-RU"/>
        </w:rPr>
      </w:pPr>
      <w:hyperlink w:anchor="_Toc143602466" w:history="1">
        <w:r w:rsidR="00321FCF" w:rsidRPr="00321FCF">
          <w:rPr>
            <w:rStyle w:val="ae"/>
            <w:noProof/>
            <w:sz w:val="22"/>
          </w:rPr>
          <w:t>7. Рассмотрение заявок, выбор победителя, заключение договора</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_Toc143602466 \h </w:instrText>
        </w:r>
        <w:r w:rsidR="00321FCF" w:rsidRPr="00321FCF">
          <w:rPr>
            <w:noProof/>
            <w:webHidden/>
            <w:sz w:val="22"/>
          </w:rPr>
        </w:r>
        <w:r w:rsidR="00321FCF" w:rsidRPr="00321FCF">
          <w:rPr>
            <w:noProof/>
            <w:webHidden/>
            <w:sz w:val="22"/>
          </w:rPr>
          <w:fldChar w:fldCharType="separate"/>
        </w:r>
        <w:r w:rsidR="00321FCF" w:rsidRPr="00321FCF">
          <w:rPr>
            <w:noProof/>
            <w:webHidden/>
            <w:sz w:val="22"/>
          </w:rPr>
          <w:t>22</w:t>
        </w:r>
        <w:r w:rsidR="00321FCF" w:rsidRPr="00321FCF">
          <w:rPr>
            <w:noProof/>
            <w:webHidden/>
            <w:sz w:val="22"/>
          </w:rPr>
          <w:fldChar w:fldCharType="end"/>
        </w:r>
      </w:hyperlink>
    </w:p>
    <w:p w14:paraId="5A247859" w14:textId="77777777" w:rsidR="00321FCF" w:rsidRPr="00321FCF" w:rsidRDefault="003745FD">
      <w:pPr>
        <w:pStyle w:val="16"/>
        <w:tabs>
          <w:tab w:val="right" w:leader="dot" w:pos="9629"/>
        </w:tabs>
        <w:rPr>
          <w:noProof/>
          <w:sz w:val="24"/>
          <w:szCs w:val="22"/>
          <w:lang w:eastAsia="ru-RU"/>
        </w:rPr>
      </w:pPr>
      <w:hyperlink w:anchor="_Toc143602467" w:history="1">
        <w:r w:rsidR="00321FCF" w:rsidRPr="00321FCF">
          <w:rPr>
            <w:rStyle w:val="ae"/>
            <w:noProof/>
            <w:sz w:val="22"/>
          </w:rPr>
          <w:t>8. Критерии оценки заявок</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_Toc143602467 \h </w:instrText>
        </w:r>
        <w:r w:rsidR="00321FCF" w:rsidRPr="00321FCF">
          <w:rPr>
            <w:noProof/>
            <w:webHidden/>
            <w:sz w:val="22"/>
          </w:rPr>
        </w:r>
        <w:r w:rsidR="00321FCF" w:rsidRPr="00321FCF">
          <w:rPr>
            <w:noProof/>
            <w:webHidden/>
            <w:sz w:val="22"/>
          </w:rPr>
          <w:fldChar w:fldCharType="separate"/>
        </w:r>
        <w:r w:rsidR="00321FCF" w:rsidRPr="00321FCF">
          <w:rPr>
            <w:noProof/>
            <w:webHidden/>
            <w:sz w:val="22"/>
          </w:rPr>
          <w:t>28</w:t>
        </w:r>
        <w:r w:rsidR="00321FCF" w:rsidRPr="00321FCF">
          <w:rPr>
            <w:noProof/>
            <w:webHidden/>
            <w:sz w:val="22"/>
          </w:rPr>
          <w:fldChar w:fldCharType="end"/>
        </w:r>
      </w:hyperlink>
    </w:p>
    <w:p w14:paraId="4429D908" w14:textId="77777777" w:rsidR="003166F5" w:rsidRDefault="003166F5">
      <w:pPr>
        <w:rPr>
          <w:rFonts w:eastAsia="Times New Roman" w:cs="Arial"/>
          <w:b/>
          <w:color w:val="000000" w:themeColor="text1"/>
          <w:sz w:val="24"/>
          <w:highlight w:val="lightGray"/>
          <w:lang w:eastAsia="ru-RU"/>
        </w:rPr>
      </w:pPr>
      <w:r w:rsidRPr="00321FCF">
        <w:rPr>
          <w:sz w:val="26"/>
          <w:szCs w:val="24"/>
          <w:highlight w:val="lightGray"/>
        </w:rPr>
        <w:fldChar w:fldCharType="end"/>
      </w:r>
      <w:r>
        <w:rPr>
          <w:highlight w:val="lightGray"/>
        </w:rPr>
        <w:br w:type="page"/>
      </w:r>
    </w:p>
    <w:p w14:paraId="1477D490" w14:textId="77777777" w:rsidR="00CA0E14" w:rsidRDefault="00CA0E14" w:rsidP="00321FCF">
      <w:pPr>
        <w:pStyle w:val="1"/>
        <w:numPr>
          <w:ilvl w:val="0"/>
          <w:numId w:val="18"/>
        </w:numPr>
      </w:pPr>
      <w:bookmarkStart w:id="1" w:name="_Toc143602460"/>
      <w:r>
        <w:lastRenderedPageBreak/>
        <w:t>Основная информация</w:t>
      </w:r>
      <w:r w:rsidR="005005BE">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EF1AD5" w:rsidRPr="000713B0" w14:paraId="02D363B1" w14:textId="77777777"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Mar>
              <w:top w:w="0" w:type="nil"/>
            </w:tcMar>
          </w:tcPr>
          <w:p w14:paraId="542244D2" w14:textId="77777777" w:rsidR="00EF1AD5" w:rsidRPr="000713B0" w:rsidRDefault="00EF1AD5" w:rsidP="00186F7B">
            <w:pPr>
              <w:pStyle w:val="119"/>
            </w:pPr>
          </w:p>
        </w:tc>
        <w:tc>
          <w:tcPr>
            <w:tcW w:w="4394" w:type="dxa"/>
            <w:tcMar>
              <w:top w:w="0" w:type="nil"/>
            </w:tcMar>
          </w:tcPr>
          <w:p w14:paraId="41B70215" w14:textId="77777777" w:rsidR="00EF1AD5" w:rsidRPr="00F17814" w:rsidRDefault="00EF1AD5" w:rsidP="002F2A41">
            <w:r w:rsidRPr="000713B0">
              <w:t>Заказчик</w:t>
            </w:r>
          </w:p>
        </w:tc>
        <w:sdt>
          <w:sdtPr>
            <w:alias w:val="Заказчик"/>
            <w:tag w:val="Заказчик"/>
            <w:id w:val="-1598785106"/>
            <w:placeholder>
              <w:docPart w:val="12A272E0CF8A4817B843DA4BABDE873D"/>
            </w:placeholder>
            <w15:color w:val="FFFF00"/>
          </w:sdtPr>
          <w:sdtEndPr/>
          <w:sdtContent>
            <w:sdt>
              <w:sdtPr>
                <w:alias w:val="Заказчик"/>
                <w:tag w:val="Заказчик"/>
                <w:id w:val="147874708"/>
                <w:placeholder>
                  <w:docPart w:val="765D223B1E1E4A37BC832727C961B944"/>
                </w:placeholder>
                <w15:color w:val="FFFF00"/>
              </w:sdtPr>
              <w:sdtEndPr/>
              <w:sdtContent>
                <w:tc>
                  <w:tcPr>
                    <w:tcW w:w="4395" w:type="dxa"/>
                    <w:tcMar>
                      <w:top w:w="0" w:type="nil"/>
                    </w:tcMar>
                  </w:tcPr>
                  <w:p w14:paraId="24D7B8A5" w14:textId="684839A8" w:rsidR="00EF1AD5" w:rsidRPr="000713B0" w:rsidRDefault="00CD60D5" w:rsidP="00E828B0">
                    <w:r>
                      <w:rPr>
                        <w:noProof/>
                      </w:rPr>
                      <w:fldChar w:fldCharType="begin"/>
                    </w:r>
                    <w:r>
                      <w:rPr>
                        <w:noProof/>
                      </w:rPr>
                      <w:instrText xml:space="preserve"> MERGEFIELD "Заказчик" </w:instrText>
                    </w:r>
                    <w:r>
                      <w:rPr>
                        <w:noProof/>
                      </w:rPr>
                      <w:fldChar w:fldCharType="separate"/>
                    </w:r>
                    <w:r>
                      <w:rPr>
                        <w:noProof/>
                      </w:rPr>
                      <w:t>ООО «Байкальская энергетическая компания»</w:t>
                    </w:r>
                    <w:r>
                      <w:rPr>
                        <w:noProof/>
                      </w:rPr>
                      <w:fldChar w:fldCharType="end"/>
                    </w:r>
                  </w:p>
                </w:tc>
              </w:sdtContent>
            </w:sdt>
          </w:sdtContent>
        </w:sdt>
      </w:tr>
      <w:tr w:rsidR="008F603B" w:rsidRPr="000713B0" w14:paraId="53E4337E" w14:textId="77777777" w:rsidTr="009A2CC4">
        <w:trPr>
          <w:trHeight w:val="20"/>
        </w:trPr>
        <w:tc>
          <w:tcPr>
            <w:tcW w:w="851" w:type="dxa"/>
          </w:tcPr>
          <w:p w14:paraId="02A4374D" w14:textId="77777777" w:rsidR="008F603B" w:rsidRPr="000713B0" w:rsidRDefault="008F603B" w:rsidP="00186F7B">
            <w:pPr>
              <w:pStyle w:val="119"/>
            </w:pPr>
          </w:p>
        </w:tc>
        <w:tc>
          <w:tcPr>
            <w:tcW w:w="4394" w:type="dxa"/>
          </w:tcPr>
          <w:p w14:paraId="70EA28B7" w14:textId="77777777"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61877823A85E4ED7A12A85446558C15F"/>
            </w:placeholder>
            <w15:color w:val="FFFF00"/>
          </w:sdtPr>
          <w:sdtEndPr/>
          <w:sdtContent>
            <w:tc>
              <w:tcPr>
                <w:tcW w:w="4395" w:type="dxa"/>
              </w:tcPr>
              <w:p w14:paraId="6228D79B" w14:textId="61B0AD58" w:rsidR="008F603B" w:rsidRDefault="00CD60D5" w:rsidP="00E828B0">
                <w:r>
                  <w:rPr>
                    <w:noProof/>
                  </w:rPr>
                  <w:t>ТЭЦ-12</w:t>
                </w:r>
              </w:p>
            </w:tc>
          </w:sdtContent>
        </w:sdt>
      </w:tr>
      <w:tr w:rsidR="0056005A" w:rsidRPr="000713B0" w14:paraId="74CAC1FE" w14:textId="77777777" w:rsidTr="009A2CC4">
        <w:trPr>
          <w:trHeight w:val="709"/>
        </w:trPr>
        <w:tc>
          <w:tcPr>
            <w:tcW w:w="851" w:type="dxa"/>
            <w:shd w:val="clear" w:color="auto" w:fill="FFFFCD" w:themeFill="background2"/>
          </w:tcPr>
          <w:p w14:paraId="74984EF9" w14:textId="77777777" w:rsidR="0056005A" w:rsidRPr="000713B0" w:rsidRDefault="0056005A" w:rsidP="00984AB2">
            <w:pPr>
              <w:pStyle w:val="119"/>
            </w:pPr>
          </w:p>
        </w:tc>
        <w:tc>
          <w:tcPr>
            <w:tcW w:w="4394" w:type="dxa"/>
            <w:shd w:val="clear" w:color="auto" w:fill="FFFFCD" w:themeFill="background2"/>
          </w:tcPr>
          <w:p w14:paraId="121A9D5F" w14:textId="77777777" w:rsidR="0056005A" w:rsidRPr="00810C39" w:rsidRDefault="0056005A" w:rsidP="00984AB2">
            <w:pPr>
              <w:rPr>
                <w:lang w:val="en-US"/>
              </w:rPr>
            </w:pPr>
            <w:r w:rsidRPr="000713B0">
              <w:t>Предмет договора</w:t>
            </w:r>
          </w:p>
        </w:tc>
        <w:sdt>
          <w:sdtPr>
            <w:alias w:val="Предмет договора"/>
            <w:tag w:val="Предмет договора"/>
            <w:id w:val="82583757"/>
            <w:placeholder>
              <w:docPart w:val="8AEC48226CE34BA299507A7993635807"/>
            </w:placeholder>
            <w15:color w:val="FFFF00"/>
          </w:sdtPr>
          <w:sdtEndPr/>
          <w:sdtContent>
            <w:tc>
              <w:tcPr>
                <w:tcW w:w="4395" w:type="dxa"/>
                <w:shd w:val="clear" w:color="auto" w:fill="FFFFCD" w:themeFill="background2"/>
              </w:tcPr>
              <w:p w14:paraId="2214032E" w14:textId="2577D620" w:rsidR="0056005A" w:rsidRPr="000713B0" w:rsidRDefault="009D53FB" w:rsidP="00E828B0">
                <w:pPr>
                  <w:rPr>
                    <w:highlight w:val="yellow"/>
                  </w:rPr>
                </w:pPr>
                <w:r>
                  <w:rPr>
                    <w:noProof/>
                  </w:rPr>
                  <w:fldChar w:fldCharType="begin"/>
                </w:r>
                <w:r>
                  <w:rPr>
                    <w:noProof/>
                  </w:rPr>
                  <w:instrText xml:space="preserve"> MERGEFIELD "Предмет_договора" </w:instrText>
                </w:r>
                <w:r>
                  <w:rPr>
                    <w:noProof/>
                  </w:rPr>
                  <w:fldChar w:fldCharType="separate"/>
                </w:r>
                <w:r w:rsidR="00CD60D5">
                  <w:rPr>
                    <w:noProof/>
                  </w:rPr>
                  <w:t>Оказание услуг по проведению технического обслуживания кондиционеров филиала ООО "Байкальская энергетическая компания" ТЭЦ-12</w:t>
                </w:r>
                <w:r>
                  <w:rPr>
                    <w:noProof/>
                  </w:rPr>
                  <w:fldChar w:fldCharType="end"/>
                </w:r>
              </w:p>
            </w:tc>
          </w:sdtContent>
        </w:sdt>
      </w:tr>
      <w:tr w:rsidR="0056005A" w:rsidRPr="000713B0" w14:paraId="72433864" w14:textId="77777777" w:rsidTr="009A2CC4">
        <w:trPr>
          <w:trHeight w:val="20"/>
        </w:trPr>
        <w:tc>
          <w:tcPr>
            <w:tcW w:w="851" w:type="dxa"/>
            <w:shd w:val="clear" w:color="auto" w:fill="FFFFCD" w:themeFill="background2"/>
          </w:tcPr>
          <w:p w14:paraId="218115A7" w14:textId="77777777" w:rsidR="0056005A" w:rsidRPr="000713B0" w:rsidRDefault="0056005A" w:rsidP="00984AB2">
            <w:pPr>
              <w:pStyle w:val="119"/>
            </w:pPr>
          </w:p>
        </w:tc>
        <w:tc>
          <w:tcPr>
            <w:tcW w:w="4394" w:type="dxa"/>
            <w:shd w:val="clear" w:color="auto" w:fill="FFFFCD" w:themeFill="background2"/>
          </w:tcPr>
          <w:p w14:paraId="70285C31" w14:textId="77777777" w:rsidR="0056005A" w:rsidRPr="000713B0" w:rsidRDefault="0056005A" w:rsidP="00984AB2">
            <w:r w:rsidRPr="000713B0">
              <w:t>Сведения о начальной (максимальной) цене договора (цена лота)</w:t>
            </w:r>
          </w:p>
        </w:tc>
        <w:bookmarkStart w:id="2" w:name="НМЦД"/>
        <w:tc>
          <w:tcPr>
            <w:tcW w:w="4395" w:type="dxa"/>
            <w:shd w:val="clear" w:color="auto" w:fill="FFFFCD" w:themeFill="background2"/>
          </w:tcPr>
          <w:p w14:paraId="5765AA4D" w14:textId="3F7BE531" w:rsidR="0056005A" w:rsidRPr="00705864" w:rsidRDefault="003745FD" w:rsidP="008B4448">
            <w:sdt>
              <w:sdtPr>
                <w:rPr>
                  <w:noProof/>
                </w:rPr>
                <w:alias w:val="НМЦД"/>
                <w:tag w:val="НМЦД"/>
                <w:id w:val="-1900275233"/>
                <w:placeholder>
                  <w:docPart w:val="330BAE5A082A4DB5AEF4CBF582F74C5A"/>
                </w:placeholder>
                <w15:color w:val="FFFF00"/>
              </w:sdtPr>
              <w:sdtEndPr/>
              <w:sdtContent>
                <w:sdt>
                  <w:sdtPr>
                    <w:rPr>
                      <w:noProof/>
                    </w:rPr>
                    <w:alias w:val="НМЦД"/>
                    <w:tag w:val="НМЦД"/>
                    <w:id w:val="-1567260994"/>
                    <w:placeholder>
                      <w:docPart w:val="95CB00BF1459446C9D54AC10DE3FD3AE"/>
                    </w:placeholder>
                    <w15:color w:val="FFFF00"/>
                  </w:sdtPr>
                  <w:sdtEndPr/>
                  <w:sdtContent>
                    <w:r w:rsidR="008B4448">
                      <w:rPr>
                        <w:noProof/>
                      </w:rPr>
                      <w:fldChar w:fldCharType="begin"/>
                    </w:r>
                    <w:r w:rsidR="008B4448">
                      <w:rPr>
                        <w:noProof/>
                      </w:rPr>
                      <w:instrText xml:space="preserve"> MERGEFIELD  НМЦД \# "# ### ### ##0,00" </w:instrText>
                    </w:r>
                    <w:r w:rsidR="008B4448">
                      <w:rPr>
                        <w:noProof/>
                      </w:rPr>
                      <w:fldChar w:fldCharType="separate"/>
                    </w:r>
                    <w:r w:rsidR="00CD60D5">
                      <w:rPr>
                        <w:noProof/>
                      </w:rPr>
                      <w:t>204 000</w:t>
                    </w:r>
                    <w:r w:rsidR="008B4448">
                      <w:rPr>
                        <w:noProof/>
                      </w:rPr>
                      <w:fldChar w:fldCharType="end"/>
                    </w:r>
                  </w:sdtContent>
                </w:sdt>
              </w:sdtContent>
            </w:sdt>
            <w:r w:rsidR="00111DD0">
              <w:rPr>
                <w:noProof/>
              </w:rPr>
              <w:t xml:space="preserve"> </w:t>
            </w:r>
            <w:sdt>
              <w:sdtPr>
                <w:id w:val="310217806"/>
                <w:placeholder>
                  <w:docPart w:val="13C1F9CE5D6E44D7A2B0C07CB8EA51D7"/>
                </w:placeholder>
                <w15:color w:val="FFFF00"/>
                <w:comboBox>
                  <w:listItem w:displayText="рублей" w:value="рублей"/>
                  <w:listItem w:displayText="долларов" w:value="долларов"/>
                  <w:listItem w:displayText="евро" w:value="евро"/>
                </w:comboBox>
              </w:sdtPr>
              <w:sdtEndPr/>
              <w:sdtContent>
                <w:r w:rsidR="00ED12F5">
                  <w:t>рублей</w:t>
                </w:r>
              </w:sdtContent>
            </w:sdt>
            <w:r w:rsidR="0056005A" w:rsidRPr="00212FD0">
              <w:t xml:space="preserve"> </w:t>
            </w:r>
            <w:sdt>
              <w:sdtPr>
                <w:id w:val="-881862757"/>
                <w:placeholder>
                  <w:docPart w:val="2733D86F09194D57A84CAE10BC82578B"/>
                </w:placeholder>
                <w15:color w:val="FFFF00"/>
                <w:comboBox>
                  <w:listItem w:displayText="без учета НДС" w:value="без учета НДС"/>
                  <w:listItem w:displayText="с учетом НДС" w:value="с учетом НДС"/>
                </w:comboBox>
              </w:sdtPr>
              <w:sdtEndPr/>
              <w:sdtContent>
                <w:r w:rsidR="00ED12F5">
                  <w:t>без учета НДС</w:t>
                </w:r>
              </w:sdtContent>
            </w:sdt>
            <w:bookmarkEnd w:id="2"/>
          </w:p>
        </w:tc>
      </w:tr>
      <w:tr w:rsidR="0056005A" w:rsidRPr="000713B0" w14:paraId="57BA54CD" w14:textId="77777777" w:rsidTr="009A2CC4">
        <w:trPr>
          <w:trHeight w:val="20"/>
        </w:trPr>
        <w:tc>
          <w:tcPr>
            <w:tcW w:w="851" w:type="dxa"/>
            <w:shd w:val="clear" w:color="auto" w:fill="FFFFCD" w:themeFill="background2"/>
          </w:tcPr>
          <w:p w14:paraId="17D74E2A" w14:textId="77777777" w:rsidR="0056005A" w:rsidRPr="000713B0" w:rsidRDefault="0056005A" w:rsidP="00984AB2">
            <w:pPr>
              <w:pStyle w:val="119"/>
            </w:pPr>
          </w:p>
        </w:tc>
        <w:tc>
          <w:tcPr>
            <w:tcW w:w="4394" w:type="dxa"/>
            <w:shd w:val="clear" w:color="auto" w:fill="FFFFCD" w:themeFill="background2"/>
          </w:tcPr>
          <w:p w14:paraId="39DE6239" w14:textId="77777777" w:rsidR="0056005A" w:rsidRPr="00974B72" w:rsidRDefault="0056005A" w:rsidP="00984AB2">
            <w:pPr>
              <w:rPr>
                <w:lang w:val="en-US"/>
              </w:rPr>
            </w:pPr>
            <w:r w:rsidRPr="000713B0">
              <w:t>НДС, рублей</w:t>
            </w:r>
          </w:p>
        </w:tc>
        <w:tc>
          <w:tcPr>
            <w:tcW w:w="4395" w:type="dxa"/>
            <w:shd w:val="clear" w:color="auto" w:fill="FFFFCD" w:themeFill="background2"/>
          </w:tcPr>
          <w:p w14:paraId="236AEAB1" w14:textId="7B4CD5CB" w:rsidR="0056005A" w:rsidRPr="000713B0" w:rsidRDefault="003745FD" w:rsidP="00E828B0">
            <w:sdt>
              <w:sdtPr>
                <w:rPr>
                  <w:noProof/>
                </w:rPr>
                <w:alias w:val="Сумма НДС"/>
                <w:tag w:val="Сумма НДС"/>
                <w:id w:val="1618712047"/>
                <w:placeholder>
                  <w:docPart w:val="8D5C27CC0D3A48F0B9B8C5523FDCCF9D"/>
                </w:placeholder>
                <w15:color w:val="FFFF00"/>
              </w:sdtPr>
              <w:sdtEndPr/>
              <w:sdtContent>
                <w:r w:rsidR="0020118B">
                  <w:rPr>
                    <w:noProof/>
                  </w:rPr>
                  <w:t>40 800</w:t>
                </w:r>
              </w:sdtContent>
            </w:sdt>
          </w:p>
        </w:tc>
      </w:tr>
      <w:tr w:rsidR="00D55702" w:rsidRPr="000713B0" w14:paraId="57A52A68" w14:textId="77777777" w:rsidTr="009A2CC4">
        <w:trPr>
          <w:trHeight w:val="20"/>
        </w:trPr>
        <w:tc>
          <w:tcPr>
            <w:tcW w:w="851" w:type="dxa"/>
            <w:shd w:val="clear" w:color="auto" w:fill="FFFFCD" w:themeFill="background2"/>
          </w:tcPr>
          <w:p w14:paraId="225427C6" w14:textId="77777777" w:rsidR="00D55702" w:rsidRPr="000713B0" w:rsidRDefault="00D55702" w:rsidP="00BD4BC1">
            <w:pPr>
              <w:pStyle w:val="119"/>
            </w:pPr>
          </w:p>
        </w:tc>
        <w:tc>
          <w:tcPr>
            <w:tcW w:w="4394" w:type="dxa"/>
            <w:shd w:val="clear" w:color="auto" w:fill="FFFFCD" w:themeFill="background2"/>
          </w:tcPr>
          <w:p w14:paraId="11868E9B" w14:textId="77777777" w:rsidR="00D55702" w:rsidRDefault="00D55702" w:rsidP="00BD4BC1">
            <w:r>
              <w:t>Максимально допустимый размер аванса</w:t>
            </w:r>
          </w:p>
        </w:tc>
        <w:tc>
          <w:tcPr>
            <w:tcW w:w="4395" w:type="dxa"/>
            <w:shd w:val="clear" w:color="auto" w:fill="FFFFCD" w:themeFill="background2"/>
          </w:tcPr>
          <w:p w14:paraId="72198235" w14:textId="1CFEE6BE" w:rsidR="00D55702" w:rsidRDefault="00D55702" w:rsidP="00BD4BC1">
            <w:pPr>
              <w:rPr>
                <w:noProof/>
              </w:rPr>
            </w:pPr>
            <w:r>
              <w:rPr>
                <w:noProof/>
              </w:rPr>
              <w:fldChar w:fldCharType="begin"/>
            </w:r>
            <w:r>
              <w:rPr>
                <w:noProof/>
              </w:rPr>
              <w:instrText xml:space="preserve"> MERGEFIELD "Аванс" </w:instrText>
            </w:r>
            <w:r>
              <w:rPr>
                <w:noProof/>
              </w:rPr>
              <w:fldChar w:fldCharType="separate"/>
            </w:r>
            <w:r w:rsidR="0020118B">
              <w:rPr>
                <w:noProof/>
              </w:rPr>
              <w:t>0%</w:t>
            </w:r>
            <w:r>
              <w:rPr>
                <w:noProof/>
              </w:rPr>
              <w:fldChar w:fldCharType="end"/>
            </w:r>
          </w:p>
        </w:tc>
      </w:tr>
      <w:tr w:rsidR="00BD4BC1" w:rsidRPr="000713B0" w14:paraId="6A496540" w14:textId="77777777" w:rsidTr="009A2CC4">
        <w:trPr>
          <w:trHeight w:val="20"/>
        </w:trPr>
        <w:tc>
          <w:tcPr>
            <w:tcW w:w="851" w:type="dxa"/>
            <w:shd w:val="clear" w:color="auto" w:fill="FFFFCD" w:themeFill="background2"/>
          </w:tcPr>
          <w:p w14:paraId="7658BB0F" w14:textId="77777777" w:rsidR="00BD4BC1" w:rsidRPr="000713B0" w:rsidRDefault="00BD4BC1" w:rsidP="00BD4BC1">
            <w:pPr>
              <w:pStyle w:val="119"/>
            </w:pPr>
          </w:p>
        </w:tc>
        <w:tc>
          <w:tcPr>
            <w:tcW w:w="4394" w:type="dxa"/>
            <w:shd w:val="clear" w:color="auto" w:fill="FFFFCD" w:themeFill="background2"/>
          </w:tcPr>
          <w:p w14:paraId="450D2223" w14:textId="77777777" w:rsidR="00BD4BC1" w:rsidRPr="00CD41A9" w:rsidRDefault="00BD4BC1" w:rsidP="00BD4BC1">
            <w:r>
              <w:t>В том числе в закупке предусмотрены товары производства РФ</w:t>
            </w:r>
          </w:p>
        </w:tc>
        <w:tc>
          <w:tcPr>
            <w:tcW w:w="4395" w:type="dxa"/>
            <w:shd w:val="clear" w:color="auto" w:fill="FFFFCD" w:themeFill="background2"/>
          </w:tcPr>
          <w:p w14:paraId="23E383F0" w14:textId="25A6B1F0" w:rsidR="00BD4BC1" w:rsidRDefault="0020118B" w:rsidP="00BD4BC1">
            <w:pPr>
              <w:rPr>
                <w:noProof/>
              </w:rPr>
            </w:pPr>
            <w:r>
              <w:rPr>
                <w:noProof/>
              </w:rPr>
              <w:t xml:space="preserve">Да </w:t>
            </w:r>
          </w:p>
        </w:tc>
      </w:tr>
      <w:tr w:rsidR="00BD4BC1" w:rsidRPr="000713B0" w14:paraId="263DECC3" w14:textId="77777777" w:rsidTr="009A2CC4">
        <w:trPr>
          <w:trHeight w:val="20"/>
        </w:trPr>
        <w:tc>
          <w:tcPr>
            <w:tcW w:w="851" w:type="dxa"/>
            <w:shd w:val="clear" w:color="auto" w:fill="FFFFCD" w:themeFill="background2"/>
          </w:tcPr>
          <w:p w14:paraId="1CBE4B01" w14:textId="77777777" w:rsidR="00BD4BC1" w:rsidRPr="000713B0" w:rsidRDefault="00BD4BC1" w:rsidP="00BD4BC1">
            <w:pPr>
              <w:pStyle w:val="119"/>
            </w:pPr>
          </w:p>
        </w:tc>
        <w:tc>
          <w:tcPr>
            <w:tcW w:w="4394" w:type="dxa"/>
            <w:shd w:val="clear" w:color="auto" w:fill="FFFFCD" w:themeFill="background2"/>
          </w:tcPr>
          <w:p w14:paraId="4B50176A" w14:textId="77777777" w:rsidR="00BD4BC1" w:rsidRPr="00CD41A9" w:rsidRDefault="00806609" w:rsidP="00BD4BC1">
            <w:proofErr w:type="gramStart"/>
            <w:r w:rsidRPr="00806609">
              <w:t>Кроме того</w:t>
            </w:r>
            <w:proofErr w:type="gramEnd"/>
            <w:r w:rsidRPr="00806609">
              <w:t xml:space="preserve"> цена материалов (в т.ч. оборудования), предоставляемых заказчиком</w:t>
            </w:r>
          </w:p>
        </w:tc>
        <w:tc>
          <w:tcPr>
            <w:tcW w:w="4395" w:type="dxa"/>
            <w:shd w:val="clear" w:color="auto" w:fill="FFFFCD" w:themeFill="background2"/>
          </w:tcPr>
          <w:p w14:paraId="5A9F243C" w14:textId="3583896A" w:rsidR="00BD4BC1" w:rsidRDefault="0020118B" w:rsidP="00BD4BC1">
            <w:pPr>
              <w:rPr>
                <w:noProof/>
              </w:rPr>
            </w:pPr>
            <w:r>
              <w:rPr>
                <w:noProof/>
              </w:rPr>
              <w:t>1 564</w:t>
            </w:r>
          </w:p>
        </w:tc>
      </w:tr>
      <w:tr w:rsidR="00BD4BC1" w:rsidRPr="000713B0" w14:paraId="33FCE24F" w14:textId="77777777" w:rsidTr="00BD4BC1">
        <w:trPr>
          <w:trHeight w:val="787"/>
        </w:trPr>
        <w:tc>
          <w:tcPr>
            <w:tcW w:w="851" w:type="dxa"/>
          </w:tcPr>
          <w:p w14:paraId="30B0BBF3" w14:textId="77777777" w:rsidR="00BD4BC1" w:rsidRPr="000713B0" w:rsidRDefault="00BD4BC1" w:rsidP="00BD4BC1">
            <w:pPr>
              <w:pStyle w:val="119"/>
            </w:pPr>
          </w:p>
        </w:tc>
        <w:tc>
          <w:tcPr>
            <w:tcW w:w="4394" w:type="dxa"/>
          </w:tcPr>
          <w:p w14:paraId="07271B38" w14:textId="77777777" w:rsidR="00BD4BC1" w:rsidRPr="00330B11" w:rsidRDefault="00BD4BC1" w:rsidP="00BD4BC1">
            <w:r w:rsidRPr="00CD41A9">
              <w:t>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5494AB03B14C400ABFD972FE0D5647A8"/>
            </w:placeholder>
            <w15:color w:val="FFFF00"/>
          </w:sdtPr>
          <w:sdtEndPr/>
          <w:sdtContent>
            <w:tc>
              <w:tcPr>
                <w:tcW w:w="4395" w:type="dxa"/>
              </w:tcPr>
              <w:p w14:paraId="024BE0D4" w14:textId="00225A67" w:rsidR="00BD4BC1" w:rsidRDefault="00BD4BC1" w:rsidP="00BD4BC1">
                <w:pPr>
                  <w:rPr>
                    <w:noProof/>
                  </w:rPr>
                </w:pPr>
                <w:r>
                  <w:rPr>
                    <w:noProof/>
                  </w:rPr>
                  <w:fldChar w:fldCharType="begin"/>
                </w:r>
                <w:r>
                  <w:rPr>
                    <w:noProof/>
                  </w:rPr>
                  <w:instrText xml:space="preserve"> MERGEFIELD "Краткое_описание_предмета_закупки" </w:instrText>
                </w:r>
                <w:r>
                  <w:rPr>
                    <w:noProof/>
                  </w:rPr>
                  <w:fldChar w:fldCharType="separate"/>
                </w:r>
                <w:r w:rsidR="0020118B">
                  <w:rPr>
                    <w:noProof/>
                  </w:rPr>
                  <w:t>Техническое обслуживание кондиционеров</w:t>
                </w:r>
                <w:r>
                  <w:rPr>
                    <w:noProof/>
                  </w:rPr>
                  <w:fldChar w:fldCharType="end"/>
                </w:r>
              </w:p>
            </w:tc>
          </w:sdtContent>
        </w:sdt>
      </w:tr>
      <w:tr w:rsidR="00C4575E" w:rsidRPr="000713B0" w14:paraId="0E5AF157" w14:textId="77777777" w:rsidTr="008B7720">
        <w:trPr>
          <w:trHeight w:val="567"/>
        </w:trPr>
        <w:tc>
          <w:tcPr>
            <w:tcW w:w="851" w:type="dxa"/>
          </w:tcPr>
          <w:p w14:paraId="0782BA82" w14:textId="77777777" w:rsidR="00C4575E" w:rsidRPr="000713B0" w:rsidRDefault="00C4575E" w:rsidP="00C4575E">
            <w:pPr>
              <w:pStyle w:val="119"/>
            </w:pPr>
          </w:p>
        </w:tc>
        <w:tc>
          <w:tcPr>
            <w:tcW w:w="4394" w:type="dxa"/>
          </w:tcPr>
          <w:p w14:paraId="3D39D47C" w14:textId="77777777" w:rsidR="00C4575E" w:rsidRPr="00C4575E" w:rsidRDefault="00C4575E" w:rsidP="00C4575E">
            <w:r w:rsidRPr="00C4575E">
              <w:t>Рассмотрение альтернативных предложений</w:t>
            </w:r>
          </w:p>
        </w:tc>
        <w:tc>
          <w:tcPr>
            <w:tcW w:w="4395" w:type="dxa"/>
          </w:tcPr>
          <w:p w14:paraId="6E9968EB" w14:textId="6121FB8A" w:rsidR="00C4575E" w:rsidRPr="00C4575E" w:rsidRDefault="006C293F" w:rsidP="00C4575E">
            <w:pPr>
              <w:rPr>
                <w:noProof/>
              </w:rPr>
            </w:pPr>
            <w:r w:rsidRPr="00C4575E">
              <w:rPr>
                <w:noProof/>
              </w:rPr>
              <w:fldChar w:fldCharType="begin"/>
            </w:r>
            <w:r w:rsidRPr="00C4575E">
              <w:rPr>
                <w:noProof/>
              </w:rPr>
              <w:instrText xml:space="preserve"> MERGEFIELD Рассмотрение_альтернативных_предложений </w:instrText>
            </w:r>
            <w:r w:rsidRPr="00C4575E">
              <w:rPr>
                <w:noProof/>
              </w:rPr>
              <w:fldChar w:fldCharType="separate"/>
            </w:r>
            <w:r>
              <w:rPr>
                <w:noProof/>
              </w:rPr>
              <w:t>Альтернативное предложение не предусмотрено</w:t>
            </w:r>
            <w:r w:rsidRPr="00C4575E">
              <w:rPr>
                <w:noProof/>
              </w:rPr>
              <w:fldChar w:fldCharType="end"/>
            </w:r>
          </w:p>
        </w:tc>
      </w:tr>
      <w:tr w:rsidR="00BD4BC1" w:rsidRPr="000713B0" w14:paraId="113F92E2" w14:textId="77777777" w:rsidTr="009A2CC4">
        <w:trPr>
          <w:trHeight w:val="20"/>
        </w:trPr>
        <w:tc>
          <w:tcPr>
            <w:tcW w:w="851" w:type="dxa"/>
          </w:tcPr>
          <w:p w14:paraId="51E954B8" w14:textId="77777777" w:rsidR="00BD4BC1" w:rsidRPr="000713B0" w:rsidRDefault="00BD4BC1" w:rsidP="00BD4BC1">
            <w:pPr>
              <w:pStyle w:val="119"/>
            </w:pPr>
          </w:p>
        </w:tc>
        <w:tc>
          <w:tcPr>
            <w:tcW w:w="4394" w:type="dxa"/>
          </w:tcPr>
          <w:p w14:paraId="7F6406EF" w14:textId="77777777" w:rsidR="00BD4BC1" w:rsidRPr="00621399" w:rsidRDefault="00BD4BC1" w:rsidP="00BD4BC1">
            <w:pPr>
              <w:rPr>
                <w:lang w:val="en-US"/>
              </w:rPr>
            </w:pPr>
            <w:r w:rsidRPr="000713B0">
              <w:t>Способ закупки</w:t>
            </w:r>
          </w:p>
        </w:tc>
        <w:sdt>
          <w:sdtPr>
            <w:rPr>
              <w:noProof/>
            </w:rPr>
            <w:alias w:val="Способ закупки"/>
            <w:tag w:val="Способ закупки"/>
            <w:id w:val="1744752774"/>
            <w:placeholder>
              <w:docPart w:val="62095E762E2A44B9886404E118D65779"/>
            </w:placeholder>
            <w15:color w:val="FFFF00"/>
          </w:sdtPr>
          <w:sdtEndPr/>
          <w:sdtContent>
            <w:sdt>
              <w:sdtPr>
                <w:rPr>
                  <w:noProof/>
                </w:rPr>
                <w:alias w:val="Способ закупки"/>
                <w:tag w:val="Способ закупки"/>
                <w:id w:val="73098268"/>
                <w:placeholder>
                  <w:docPart w:val="81E12A3424844BA18096C5CE7612B46E"/>
                </w:placeholder>
                <w15:color w:val="FFFF00"/>
              </w:sdtPr>
              <w:sdtEndPr/>
              <w:sdtContent>
                <w:tc>
                  <w:tcPr>
                    <w:tcW w:w="4395" w:type="dxa"/>
                  </w:tcPr>
                  <w:p w14:paraId="3B6AF4D6" w14:textId="00D23D22" w:rsidR="00BD4BC1" w:rsidRPr="000713B0" w:rsidRDefault="006C293F" w:rsidP="00BD4BC1">
                    <w:pPr>
                      <w:rPr>
                        <w:noProof/>
                      </w:rPr>
                    </w:pPr>
                    <w:r>
                      <w:rPr>
                        <w:noProof/>
                      </w:rPr>
                      <w:fldChar w:fldCharType="begin"/>
                    </w:r>
                    <w:r>
                      <w:rPr>
                        <w:noProof/>
                      </w:rPr>
                      <w:instrText xml:space="preserve"> MERGEFIELD  Способ_закупки  \* MERGEFORMAT </w:instrText>
                    </w:r>
                    <w:r>
                      <w:rPr>
                        <w:noProof/>
                      </w:rPr>
                      <w:fldChar w:fldCharType="separate"/>
                    </w:r>
                    <w:r>
                      <w:rPr>
                        <w:noProof/>
                      </w:rPr>
                      <w:t>Конкурс в электронной форме, участниками которого могут быть только субъекты малого и среднего предпринимательства</w:t>
                    </w:r>
                    <w:r>
                      <w:rPr>
                        <w:noProof/>
                      </w:rPr>
                      <w:fldChar w:fldCharType="end"/>
                    </w:r>
                  </w:p>
                </w:tc>
              </w:sdtContent>
            </w:sdt>
          </w:sdtContent>
        </w:sdt>
      </w:tr>
      <w:tr w:rsidR="00BD4BC1" w:rsidRPr="000713B0" w14:paraId="20C27E95" w14:textId="77777777" w:rsidTr="009A2CC4">
        <w:tblPrEx>
          <w:tblLook w:val="0640" w:firstRow="0" w:lastRow="1" w:firstColumn="0" w:lastColumn="0" w:noHBand="1" w:noVBand="1"/>
        </w:tblPrEx>
        <w:trPr>
          <w:trHeight w:val="20"/>
        </w:trPr>
        <w:tc>
          <w:tcPr>
            <w:tcW w:w="851" w:type="dxa"/>
            <w:shd w:val="clear" w:color="auto" w:fill="FFFFCD" w:themeFill="background2"/>
          </w:tcPr>
          <w:p w14:paraId="4EF2931C" w14:textId="77777777" w:rsidR="00BD4BC1" w:rsidRPr="000713B0" w:rsidRDefault="00BD4BC1" w:rsidP="00BD4BC1">
            <w:pPr>
              <w:pStyle w:val="119"/>
            </w:pPr>
          </w:p>
        </w:tc>
        <w:tc>
          <w:tcPr>
            <w:tcW w:w="4394" w:type="dxa"/>
            <w:shd w:val="clear" w:color="auto" w:fill="FFFFCD" w:themeFill="background2"/>
          </w:tcPr>
          <w:p w14:paraId="4B027D0D" w14:textId="77777777" w:rsidR="00BD4BC1" w:rsidRDefault="00BD4BC1" w:rsidP="00BD4BC1">
            <w:r>
              <w:t>Электронная площадка проведения закупки (ЭТП)</w:t>
            </w:r>
          </w:p>
        </w:tc>
        <w:tc>
          <w:tcPr>
            <w:tcW w:w="4395" w:type="dxa"/>
            <w:shd w:val="clear" w:color="auto" w:fill="FFFFCD" w:themeFill="background2"/>
          </w:tcPr>
          <w:bookmarkStart w:id="3" w:name="ЭФ" w:displacedByCustomXml="next"/>
          <w:sdt>
            <w:sdtPr>
              <w:alias w:val="ЭТП и адрес ЭТП"/>
              <w:tag w:val="ЭТП и адрес ЭТП"/>
              <w:id w:val="186180814"/>
              <w:placeholder>
                <w:docPart w:val="113B04A5B71C47B4A4BA1738E23372AD"/>
              </w:placeholder>
              <w15:color w:val="FFFF00"/>
            </w:sdtPr>
            <w:sdtEndPr/>
            <w:sdtContent>
              <w:sdt>
                <w:sdtPr>
                  <w:alias w:val="Место вскрытия заявок"/>
                  <w:tag w:val="Место вскрытия заявок"/>
                  <w:id w:val="1920366224"/>
                  <w:placeholder>
                    <w:docPart w:val="061DBA7318504E36990A273D91D279C4"/>
                  </w:placeholder>
                  <w15:color w:val="FFFF00"/>
                </w:sdtPr>
                <w:sdtEndPr/>
                <w:sdtContent>
                  <w:sdt>
                    <w:sdtPr>
                      <w:id w:val="-1252200061"/>
                      <w:placeholder>
                        <w:docPart w:val="C7C10AC0666340EFADF7B28CC3EFE876"/>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39843A6F" w14:textId="49E40016" w:rsidR="00BD4BC1" w:rsidRPr="00EB3AC5" w:rsidRDefault="006C293F" w:rsidP="00BD4BC1">
                        <w:proofErr w:type="spellStart"/>
                        <w:r>
                          <w:t>СберБанк</w:t>
                        </w:r>
                        <w:proofErr w:type="spellEnd"/>
                        <w:r>
                          <w:t>-АСТ https://utp.sberbank-ast.ru/</w:t>
                        </w:r>
                      </w:p>
                    </w:sdtContent>
                  </w:sdt>
                </w:sdtContent>
              </w:sdt>
            </w:sdtContent>
          </w:sdt>
          <w:bookmarkEnd w:id="3" w:displacedByCustomXml="prev"/>
        </w:tc>
      </w:tr>
      <w:tr w:rsidR="00BD4BC1" w:rsidRPr="000713B0" w14:paraId="0DEE483D" w14:textId="77777777" w:rsidTr="009A2CC4">
        <w:trPr>
          <w:trHeight w:val="20"/>
        </w:trPr>
        <w:tc>
          <w:tcPr>
            <w:tcW w:w="851" w:type="dxa"/>
          </w:tcPr>
          <w:p w14:paraId="607ECDD4" w14:textId="77777777" w:rsidR="00BD4BC1" w:rsidRPr="000713B0" w:rsidRDefault="00BD4BC1" w:rsidP="00BD4BC1">
            <w:pPr>
              <w:pStyle w:val="119"/>
            </w:pPr>
          </w:p>
        </w:tc>
        <w:tc>
          <w:tcPr>
            <w:tcW w:w="4394" w:type="dxa"/>
          </w:tcPr>
          <w:p w14:paraId="7BAB2497" w14:textId="77777777" w:rsidR="00BD4BC1" w:rsidRPr="00164235" w:rsidRDefault="00BD4BC1" w:rsidP="00BD4BC1">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2F4D9D8F227A4D49B94A4402390F83DC"/>
            </w:placeholder>
            <w15:color w:val="FFFF00"/>
          </w:sdtPr>
          <w:sdtEndPr/>
          <w:sdtContent>
            <w:sdt>
              <w:sdtPr>
                <w:alias w:val="ФИО тех. специалиста"/>
                <w:tag w:val="ФИО тех. специалиста"/>
                <w:id w:val="-1698700399"/>
                <w:placeholder>
                  <w:docPart w:val="BEA67F08C59D41B69322CCC70A9B8434"/>
                </w:placeholder>
                <w15:color w:val="FFFF00"/>
              </w:sdtPr>
              <w:sdtEndPr/>
              <w:sdtContent>
                <w:tc>
                  <w:tcPr>
                    <w:tcW w:w="4395" w:type="dxa"/>
                  </w:tcPr>
                  <w:p w14:paraId="6FA7A83E" w14:textId="49922905" w:rsidR="00BD4BC1" w:rsidRDefault="0083751B" w:rsidP="00BD4BC1">
                    <w:r>
                      <w:rPr>
                        <w:noProof/>
                      </w:rPr>
                      <w:t>Паклина Ольга Евгеньевна</w:t>
                    </w:r>
                  </w:p>
                </w:tc>
              </w:sdtContent>
            </w:sdt>
          </w:sdtContent>
        </w:sdt>
      </w:tr>
      <w:tr w:rsidR="00BD4BC1" w:rsidRPr="000713B0" w14:paraId="6AC53717" w14:textId="77777777" w:rsidTr="009A2CC4">
        <w:trPr>
          <w:trHeight w:val="20"/>
        </w:trPr>
        <w:tc>
          <w:tcPr>
            <w:tcW w:w="851" w:type="dxa"/>
          </w:tcPr>
          <w:p w14:paraId="09560D6D" w14:textId="77777777" w:rsidR="00BD4BC1" w:rsidRPr="000713B0" w:rsidRDefault="00BD4BC1" w:rsidP="00BD4BC1">
            <w:pPr>
              <w:pStyle w:val="119"/>
            </w:pPr>
          </w:p>
        </w:tc>
        <w:tc>
          <w:tcPr>
            <w:tcW w:w="4394" w:type="dxa"/>
          </w:tcPr>
          <w:p w14:paraId="454DCA17" w14:textId="77777777" w:rsidR="00BD4BC1" w:rsidRPr="000713B0" w:rsidRDefault="00BD4BC1" w:rsidP="00BD4BC1">
            <w:r>
              <w:t>Телефон технического специалиста</w:t>
            </w:r>
          </w:p>
        </w:tc>
        <w:sdt>
          <w:sdtPr>
            <w:alias w:val="Телефон тех. специалиста"/>
            <w:tag w:val="Телефон тех. специалиста"/>
            <w:id w:val="105236258"/>
            <w:placeholder>
              <w:docPart w:val="4C525B132CF44292B74C66086D2E2898"/>
            </w:placeholder>
            <w15:color w:val="FFFF00"/>
          </w:sdtPr>
          <w:sdtEndPr/>
          <w:sdtContent>
            <w:sdt>
              <w:sdtPr>
                <w:alias w:val="Телефон тех. специалиста"/>
                <w:tag w:val="Телефон тех. специалиста"/>
                <w:id w:val="666286245"/>
                <w:placeholder>
                  <w:docPart w:val="274D6E847C7444AAAAFE7C27E9AF7104"/>
                </w:placeholder>
                <w15:color w:val="FFFF00"/>
              </w:sdtPr>
              <w:sdtEndPr/>
              <w:sdtContent>
                <w:tc>
                  <w:tcPr>
                    <w:tcW w:w="4395" w:type="dxa"/>
                  </w:tcPr>
                  <w:p w14:paraId="544EB6BC" w14:textId="12F75187" w:rsidR="00BD4BC1" w:rsidRPr="000713B0" w:rsidRDefault="0083751B" w:rsidP="00BD4BC1">
                    <w:r>
                      <w:rPr>
                        <w:noProof/>
                      </w:rPr>
                      <w:fldChar w:fldCharType="begin"/>
                    </w:r>
                    <w:r>
                      <w:rPr>
                        <w:noProof/>
                      </w:rPr>
                      <w:instrText xml:space="preserve"> MERGEFIELD "Телефон_технического_специалиста"</w:instrText>
                    </w:r>
                    <w:r>
                      <w:rPr>
                        <w:noProof/>
                      </w:rPr>
                      <w:fldChar w:fldCharType="separate"/>
                    </w:r>
                    <w:r>
                      <w:rPr>
                        <w:noProof/>
                      </w:rPr>
                      <w:t>83954648382; 79041574773</w:t>
                    </w:r>
                    <w:r>
                      <w:rPr>
                        <w:noProof/>
                      </w:rPr>
                      <w:fldChar w:fldCharType="end"/>
                    </w:r>
                  </w:p>
                </w:tc>
              </w:sdtContent>
            </w:sdt>
          </w:sdtContent>
        </w:sdt>
      </w:tr>
      <w:tr w:rsidR="00BD4BC1" w:rsidRPr="000713B0" w14:paraId="75EC2684" w14:textId="77777777" w:rsidTr="009A2CC4">
        <w:trPr>
          <w:trHeight w:val="20"/>
        </w:trPr>
        <w:tc>
          <w:tcPr>
            <w:tcW w:w="851" w:type="dxa"/>
          </w:tcPr>
          <w:p w14:paraId="2ADF63AB" w14:textId="77777777" w:rsidR="00BD4BC1" w:rsidRPr="000713B0" w:rsidRDefault="00BD4BC1" w:rsidP="00BD4BC1">
            <w:pPr>
              <w:pStyle w:val="119"/>
            </w:pPr>
          </w:p>
        </w:tc>
        <w:tc>
          <w:tcPr>
            <w:tcW w:w="4394" w:type="dxa"/>
          </w:tcPr>
          <w:p w14:paraId="56FF69C4" w14:textId="77777777" w:rsidR="00BD4BC1" w:rsidRPr="00621399" w:rsidRDefault="00BD4BC1" w:rsidP="00BD4BC1">
            <w:r>
              <w:t>Электронная почта технического специалиста</w:t>
            </w:r>
          </w:p>
        </w:tc>
        <w:sdt>
          <w:sdtPr>
            <w:alias w:val="Эл. почта тех. специалиста"/>
            <w:tag w:val="Эл. почта тех. специалиста"/>
            <w:id w:val="-696236927"/>
            <w:placeholder>
              <w:docPart w:val="DF23234A2D684B0382D873A5D680925C"/>
            </w:placeholder>
            <w15:color w:val="FFFF00"/>
          </w:sdtPr>
          <w:sdtEndPr/>
          <w:sdtContent>
            <w:sdt>
              <w:sdtPr>
                <w:alias w:val="Эл. почта тех. специалиста"/>
                <w:tag w:val="Эл. почта тех. специалиста"/>
                <w:id w:val="-645665443"/>
                <w:placeholder>
                  <w:docPart w:val="69CD473FFE37460EA96BF2187360B168"/>
                </w:placeholder>
                <w15:color w:val="FFFF00"/>
              </w:sdtPr>
              <w:sdtEndPr/>
              <w:sdtContent>
                <w:tc>
                  <w:tcPr>
                    <w:tcW w:w="4395" w:type="dxa"/>
                  </w:tcPr>
                  <w:p w14:paraId="399DE57B" w14:textId="77777777" w:rsidR="0083751B" w:rsidRDefault="0083751B" w:rsidP="0083751B">
                    <w:pPr>
                      <w:rPr>
                        <w:lang w:eastAsia="ru-RU"/>
                      </w:rPr>
                    </w:pPr>
                    <w:r>
                      <w:rPr>
                        <w:noProof/>
                      </w:rPr>
                      <w:fldChar w:fldCharType="begin"/>
                    </w:r>
                    <w:r>
                      <w:rPr>
                        <w:noProof/>
                      </w:rPr>
                      <w:instrText xml:space="preserve"> MERGEFIELD "Электронная_почта_технического_специалис" </w:instrText>
                    </w:r>
                    <w:r>
                      <w:rPr>
                        <w:noProof/>
                      </w:rPr>
                      <w:fldChar w:fldCharType="separate"/>
                    </w:r>
                    <w:r>
                      <w:rPr>
                        <w:lang w:eastAsia="ru-RU"/>
                      </w:rPr>
                      <w:t xml:space="preserve"> </w:t>
                    </w:r>
                    <w:hyperlink r:id="rId9" w:history="1">
                      <w:r>
                        <w:rPr>
                          <w:rStyle w:val="ae"/>
                          <w:lang w:eastAsia="ru-RU"/>
                        </w:rPr>
                        <w:t>PaklinaOE@baikalenergy.com</w:t>
                      </w:r>
                    </w:hyperlink>
                  </w:p>
                  <w:p w14:paraId="1F896B75" w14:textId="797982A9" w:rsidR="00BD4BC1" w:rsidRDefault="0083751B" w:rsidP="0083751B">
                    <w:r>
                      <w:rPr>
                        <w:noProof/>
                      </w:rPr>
                      <w:fldChar w:fldCharType="end"/>
                    </w:r>
                  </w:p>
                </w:tc>
              </w:sdtContent>
            </w:sdt>
          </w:sdtContent>
        </w:sdt>
      </w:tr>
      <w:tr w:rsidR="00BD4BC1" w:rsidRPr="000713B0" w14:paraId="4695C150" w14:textId="77777777" w:rsidTr="009A2CC4">
        <w:trPr>
          <w:trHeight w:val="20"/>
        </w:trPr>
        <w:tc>
          <w:tcPr>
            <w:tcW w:w="851" w:type="dxa"/>
          </w:tcPr>
          <w:p w14:paraId="7F8E8CF0" w14:textId="77777777" w:rsidR="00BD4BC1" w:rsidRPr="000713B0" w:rsidRDefault="00BD4BC1" w:rsidP="00BD4BC1">
            <w:pPr>
              <w:pStyle w:val="119"/>
            </w:pPr>
          </w:p>
        </w:tc>
        <w:tc>
          <w:tcPr>
            <w:tcW w:w="4394" w:type="dxa"/>
          </w:tcPr>
          <w:p w14:paraId="1AC1BE1D" w14:textId="77777777" w:rsidR="00BD4BC1" w:rsidRDefault="00BD4BC1" w:rsidP="00BD4BC1">
            <w:r>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854E3DF309A540418E5FB9125B0B7B82"/>
            </w:placeholder>
            <w15:color w:val="FFFF00"/>
          </w:sdtPr>
          <w:sdtEndPr/>
          <w:sdtContent>
            <w:sdt>
              <w:sdtPr>
                <w:rPr>
                  <w:noProof/>
                </w:rPr>
                <w:alias w:val="ФИО куратора закупки"/>
                <w:tag w:val="ФИО куратора закупки"/>
                <w:id w:val="881756202"/>
                <w:placeholder>
                  <w:docPart w:val="3458D1F50C7040759413F9EB277CD2F8"/>
                </w:placeholder>
                <w15:color w:val="FFFF00"/>
              </w:sdtPr>
              <w:sdtEndPr/>
              <w:sdtContent>
                <w:tc>
                  <w:tcPr>
                    <w:tcW w:w="4395" w:type="dxa"/>
                  </w:tcPr>
                  <w:p w14:paraId="15A719CE" w14:textId="0A793B00" w:rsidR="00BD4BC1" w:rsidRDefault="0083751B" w:rsidP="00BD4BC1">
                    <w:pPr>
                      <w:rPr>
                        <w:noProof/>
                      </w:rPr>
                    </w:pPr>
                    <w:r>
                      <w:rPr>
                        <w:noProof/>
                      </w:rPr>
                      <w:t>Ровенская Светлана Витальевна</w:t>
                    </w:r>
                  </w:p>
                </w:tc>
              </w:sdtContent>
            </w:sdt>
          </w:sdtContent>
        </w:sdt>
      </w:tr>
      <w:tr w:rsidR="00BD4BC1" w:rsidRPr="000713B0" w14:paraId="04D7040E" w14:textId="77777777" w:rsidTr="009A2CC4">
        <w:trPr>
          <w:trHeight w:val="20"/>
        </w:trPr>
        <w:tc>
          <w:tcPr>
            <w:tcW w:w="851" w:type="dxa"/>
          </w:tcPr>
          <w:p w14:paraId="7A25ECDB" w14:textId="77777777" w:rsidR="00BD4BC1" w:rsidRPr="000713B0" w:rsidRDefault="00BD4BC1" w:rsidP="00BD4BC1">
            <w:pPr>
              <w:pStyle w:val="119"/>
            </w:pPr>
          </w:p>
        </w:tc>
        <w:tc>
          <w:tcPr>
            <w:tcW w:w="4394" w:type="dxa"/>
          </w:tcPr>
          <w:p w14:paraId="1BFC82C0" w14:textId="77777777" w:rsidR="00BD4BC1" w:rsidRPr="000713B0" w:rsidRDefault="00BD4BC1" w:rsidP="00BD4BC1">
            <w:r>
              <w:t xml:space="preserve">Телефон куратора закупки </w:t>
            </w:r>
          </w:p>
        </w:tc>
        <w:sdt>
          <w:sdtPr>
            <w:alias w:val="Телефон куратора закупки"/>
            <w:tag w:val="Телефон куратора закупки"/>
            <w:id w:val="584111768"/>
            <w:placeholder>
              <w:docPart w:val="2302E740A262409E8BD2517206336102"/>
            </w:placeholder>
            <w15:color w:val="FFFF00"/>
          </w:sdtPr>
          <w:sdtEndPr/>
          <w:sdtContent>
            <w:sdt>
              <w:sdtPr>
                <w:alias w:val="Телефон тех. специалиста"/>
                <w:tag w:val="Телефон тех. специалиста"/>
                <w:id w:val="1672058954"/>
                <w:placeholder>
                  <w:docPart w:val="0F6B12ACE5064B75A67D6C4D06E22DB2"/>
                </w:placeholder>
                <w15:color w:val="FFFF00"/>
              </w:sdtPr>
              <w:sdtEndPr/>
              <w:sdtContent>
                <w:tc>
                  <w:tcPr>
                    <w:tcW w:w="4395" w:type="dxa"/>
                  </w:tcPr>
                  <w:p w14:paraId="4130B686" w14:textId="5C5853CC" w:rsidR="00BD4BC1" w:rsidRPr="000713B0" w:rsidRDefault="0083751B" w:rsidP="00BD4BC1">
                    <w:r>
                      <w:rPr>
                        <w:noProof/>
                      </w:rPr>
                      <w:fldChar w:fldCharType="begin"/>
                    </w:r>
                    <w:r>
                      <w:rPr>
                        <w:noProof/>
                      </w:rPr>
                      <w:instrText xml:space="preserve"> MERGEFIELD "Телефон_технического_специалиста"</w:instrText>
                    </w:r>
                    <w:r>
                      <w:rPr>
                        <w:noProof/>
                      </w:rPr>
                      <w:fldChar w:fldCharType="separate"/>
                    </w:r>
                    <w:r>
                      <w:rPr>
                        <w:noProof/>
                      </w:rPr>
                      <w:t>83954648329; 790</w:t>
                    </w:r>
                    <w:r>
                      <w:rPr>
                        <w:noProof/>
                      </w:rPr>
                      <w:fldChar w:fldCharType="end"/>
                    </w:r>
                    <w:r>
                      <w:rPr>
                        <w:noProof/>
                      </w:rPr>
                      <w:t>86696558</w:t>
                    </w:r>
                  </w:p>
                </w:tc>
              </w:sdtContent>
            </w:sdt>
          </w:sdtContent>
        </w:sdt>
      </w:tr>
      <w:tr w:rsidR="00BD4BC1" w:rsidRPr="000713B0" w14:paraId="780FF995" w14:textId="77777777" w:rsidTr="009A2CC4">
        <w:trPr>
          <w:trHeight w:val="20"/>
        </w:trPr>
        <w:tc>
          <w:tcPr>
            <w:tcW w:w="851" w:type="dxa"/>
          </w:tcPr>
          <w:p w14:paraId="47C34A9A" w14:textId="77777777" w:rsidR="00BD4BC1" w:rsidRPr="000713B0" w:rsidRDefault="00BD4BC1" w:rsidP="00BD4BC1">
            <w:pPr>
              <w:pStyle w:val="119"/>
            </w:pPr>
          </w:p>
        </w:tc>
        <w:tc>
          <w:tcPr>
            <w:tcW w:w="4394" w:type="dxa"/>
          </w:tcPr>
          <w:p w14:paraId="2A11D4A8" w14:textId="77777777" w:rsidR="00BD4BC1" w:rsidRDefault="00BD4BC1" w:rsidP="00BD4BC1">
            <w:r>
              <w:t>Электронная почта куратора закупки</w:t>
            </w:r>
          </w:p>
        </w:tc>
        <w:sdt>
          <w:sdtPr>
            <w:alias w:val="Эл. почта куратора закупки"/>
            <w:tag w:val="Эл. почта куратора закупки"/>
            <w:id w:val="983200101"/>
            <w:placeholder>
              <w:docPart w:val="03443575F780491FB656BF1B493BFE4C"/>
            </w:placeholder>
            <w15:color w:val="FFFF00"/>
          </w:sdtPr>
          <w:sdtEndPr/>
          <w:sdtContent>
            <w:tc>
              <w:tcPr>
                <w:tcW w:w="4395" w:type="dxa"/>
              </w:tcPr>
              <w:p w14:paraId="0917FB4A" w14:textId="6E7E650C" w:rsidR="00BD4BC1" w:rsidRDefault="0083751B" w:rsidP="00BD4BC1">
                <w:r w:rsidRPr="0083751B">
                  <w:rPr>
                    <w:noProof/>
                  </w:rPr>
                  <w:t>Rovenskaya_SV@baikalenergy.com</w:t>
                </w:r>
              </w:p>
            </w:tc>
          </w:sdtContent>
        </w:sdt>
      </w:tr>
      <w:tr w:rsidR="00BD4BC1" w:rsidRPr="000713B0" w14:paraId="0E5BD6CF" w14:textId="77777777" w:rsidTr="009A2CC4">
        <w:trPr>
          <w:trHeight w:val="20"/>
        </w:trPr>
        <w:tc>
          <w:tcPr>
            <w:tcW w:w="851" w:type="dxa"/>
          </w:tcPr>
          <w:p w14:paraId="17E6AFB5" w14:textId="77777777" w:rsidR="00BD4BC1" w:rsidRPr="000713B0" w:rsidRDefault="00BD4BC1" w:rsidP="00BD4BC1">
            <w:pPr>
              <w:pStyle w:val="119"/>
            </w:pPr>
          </w:p>
        </w:tc>
        <w:tc>
          <w:tcPr>
            <w:tcW w:w="4394" w:type="dxa"/>
          </w:tcPr>
          <w:p w14:paraId="07EF7FDC" w14:textId="77777777" w:rsidR="00BD4BC1" w:rsidRPr="00705864" w:rsidRDefault="00BD4BC1" w:rsidP="00BD4BC1">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9D189C9CB1144336961AC5EED0FE3D67"/>
            </w:placeholder>
            <w15:color w:val="FFFF00"/>
          </w:sdtPr>
          <w:sdtEndPr/>
          <w:sdtContent>
            <w:sdt>
              <w:sdtPr>
                <w:alias w:val="Адрес местонахождения (юр. адрес) заказчика"/>
                <w:tag w:val="Адрес местонахождения (юр. адрес) заказчика"/>
                <w:id w:val="-1808231775"/>
                <w:placeholder>
                  <w:docPart w:val="03D6235058354DEAB6FF59435402DB24"/>
                </w:placeholder>
                <w15:color w:val="FFFF00"/>
              </w:sdtPr>
              <w:sdtEndPr/>
              <w:sdtContent>
                <w:tc>
                  <w:tcPr>
                    <w:tcW w:w="4395" w:type="dxa"/>
                  </w:tcPr>
                  <w:p w14:paraId="0A08CAE1" w14:textId="41F9C81F" w:rsidR="00BD4BC1" w:rsidRPr="000713B0" w:rsidRDefault="0083751B" w:rsidP="00BD4BC1">
                    <w:r>
                      <w:rPr>
                        <w:noProof/>
                      </w:rPr>
                      <w:t>Иркутская обл., г. Черемхово, ул. Маяковского, д. 162, ТЭЦ-12</w:t>
                    </w:r>
                  </w:p>
                </w:tc>
              </w:sdtContent>
            </w:sdt>
          </w:sdtContent>
        </w:sdt>
      </w:tr>
      <w:tr w:rsidR="00BD4BC1" w:rsidRPr="000713B0" w14:paraId="03A688B5" w14:textId="77777777" w:rsidTr="009A2CC4">
        <w:trPr>
          <w:trHeight w:val="20"/>
        </w:trPr>
        <w:tc>
          <w:tcPr>
            <w:tcW w:w="851" w:type="dxa"/>
          </w:tcPr>
          <w:p w14:paraId="744C7819" w14:textId="77777777" w:rsidR="00BD4BC1" w:rsidRPr="000713B0" w:rsidRDefault="00BD4BC1" w:rsidP="00BD4BC1">
            <w:pPr>
              <w:pStyle w:val="119"/>
            </w:pPr>
          </w:p>
        </w:tc>
        <w:tc>
          <w:tcPr>
            <w:tcW w:w="4394" w:type="dxa"/>
          </w:tcPr>
          <w:p w14:paraId="34A83A10" w14:textId="77777777" w:rsidR="00BD4BC1" w:rsidRPr="000713B0" w:rsidRDefault="00BD4BC1" w:rsidP="00BD4BC1">
            <w:r>
              <w:t>П</w:t>
            </w:r>
            <w:r w:rsidRPr="000713B0">
              <w:t>очтовый адрес заказчика</w:t>
            </w:r>
          </w:p>
        </w:tc>
        <w:sdt>
          <w:sdtPr>
            <w:alias w:val="Почтовый адрес заказчика"/>
            <w:tag w:val="Почтовый адрес заказчика"/>
            <w:id w:val="1594668391"/>
            <w:placeholder>
              <w:docPart w:val="D78FFD48C16B4A37B35B855FF3F4D74A"/>
            </w:placeholder>
            <w15:color w:val="FFFF00"/>
          </w:sdtPr>
          <w:sdtEndPr/>
          <w:sdtContent>
            <w:sdt>
              <w:sdtPr>
                <w:alias w:val="Адрес местонахождения (юр. адрес) заказчика"/>
                <w:tag w:val="Адрес местонахождения (юр. адрес) заказчика"/>
                <w:id w:val="-1825347943"/>
                <w:placeholder>
                  <w:docPart w:val="D1E8D9B84DD44FB591CE03536B5002FC"/>
                </w:placeholder>
                <w15:color w:val="FFFF00"/>
              </w:sdtPr>
              <w:sdtEndPr/>
              <w:sdtContent>
                <w:sdt>
                  <w:sdtPr>
                    <w:alias w:val="Адрес местонахождения (юр. адрес) заказчика"/>
                    <w:tag w:val="Адрес местонахождения (юр. адрес) заказчика"/>
                    <w:id w:val="1480731596"/>
                    <w:placeholder>
                      <w:docPart w:val="03C80335DFD44873B08A7B3C8A8AC036"/>
                    </w:placeholder>
                    <w15:color w:val="FFFF00"/>
                  </w:sdtPr>
                  <w:sdtEndPr/>
                  <w:sdtContent>
                    <w:tc>
                      <w:tcPr>
                        <w:tcW w:w="4395" w:type="dxa"/>
                      </w:tcPr>
                      <w:p w14:paraId="34C84FB4" w14:textId="5129932A" w:rsidR="00BD4BC1" w:rsidRDefault="0083751B" w:rsidP="00BD4BC1">
                        <w:r>
                          <w:t xml:space="preserve">665403, </w:t>
                        </w:r>
                        <w:r>
                          <w:rPr>
                            <w:noProof/>
                          </w:rPr>
                          <w:t>Иркутская обл., г. Черемхово, ул. Маяковского, д. 162, ТЭЦ-12</w:t>
                        </w:r>
                      </w:p>
                    </w:tc>
                  </w:sdtContent>
                </w:sdt>
              </w:sdtContent>
            </w:sdt>
          </w:sdtContent>
        </w:sdt>
      </w:tr>
      <w:tr w:rsidR="00BD4BC1" w:rsidRPr="000713B0" w14:paraId="62E5650A" w14:textId="77777777" w:rsidTr="009A2CC4">
        <w:trPr>
          <w:trHeight w:val="20"/>
        </w:trPr>
        <w:tc>
          <w:tcPr>
            <w:tcW w:w="851" w:type="dxa"/>
          </w:tcPr>
          <w:p w14:paraId="26D732D7" w14:textId="77777777" w:rsidR="00BD4BC1" w:rsidRPr="000713B0" w:rsidRDefault="00BD4BC1" w:rsidP="00BD4BC1">
            <w:pPr>
              <w:pStyle w:val="119"/>
            </w:pPr>
          </w:p>
        </w:tc>
        <w:tc>
          <w:tcPr>
            <w:tcW w:w="4394" w:type="dxa"/>
          </w:tcPr>
          <w:p w14:paraId="28C62697" w14:textId="77777777" w:rsidR="00BD4BC1" w:rsidRPr="000713B0" w:rsidRDefault="00BD4BC1" w:rsidP="00BD4BC1">
            <w:r w:rsidRPr="000713B0">
              <w:t>Адрес электронной почты заказчика</w:t>
            </w:r>
          </w:p>
        </w:tc>
        <w:sdt>
          <w:sdtPr>
            <w:alias w:val="Адрес эл. почты заказчика"/>
            <w:tag w:val="Адрес эл. почты заказчика"/>
            <w:id w:val="49896358"/>
            <w:placeholder>
              <w:docPart w:val="CC35858B2A3C4F16B35AFA9FB9339AC2"/>
            </w:placeholder>
            <w15:color w:val="FFFF00"/>
          </w:sdtPr>
          <w:sdtEndPr/>
          <w:sdtContent>
            <w:tc>
              <w:tcPr>
                <w:tcW w:w="4395" w:type="dxa"/>
              </w:tcPr>
              <w:p w14:paraId="54C34971" w14:textId="567EDBCF" w:rsidR="00BD4BC1" w:rsidRPr="000713B0" w:rsidRDefault="00BD4BC1" w:rsidP="00BD4BC1">
                <w:r>
                  <w:rPr>
                    <w:noProof/>
                  </w:rPr>
                  <w:fldChar w:fldCharType="begin"/>
                </w:r>
                <w:r>
                  <w:rPr>
                    <w:noProof/>
                  </w:rPr>
                  <w:instrText xml:space="preserve"> MERGEFIELD "Адрес_электронной_почты_заказчика" </w:instrText>
                </w:r>
                <w:r>
                  <w:rPr>
                    <w:noProof/>
                  </w:rPr>
                  <w:fldChar w:fldCharType="separate"/>
                </w:r>
                <w:r w:rsidR="0083751B">
                  <w:rPr>
                    <w:rFonts w:eastAsia="Times New Roman"/>
                    <w:lang w:eastAsia="ru-RU"/>
                  </w:rPr>
                  <w:t>tec-12@baikalenergy.com</w:t>
                </w:r>
                <w:r w:rsidR="0083751B">
                  <w:rPr>
                    <w:noProof/>
                  </w:rPr>
                  <w:t xml:space="preserve"> </w:t>
                </w:r>
                <w:r>
                  <w:rPr>
                    <w:noProof/>
                  </w:rPr>
                  <w:fldChar w:fldCharType="end"/>
                </w:r>
              </w:p>
            </w:tc>
          </w:sdtContent>
        </w:sdt>
      </w:tr>
      <w:tr w:rsidR="00BD4BC1" w:rsidRPr="000713B0" w14:paraId="2E8396EF" w14:textId="77777777"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Mar>
              <w:bottom w:w="0" w:type="nil"/>
            </w:tcMar>
          </w:tcPr>
          <w:p w14:paraId="15622D8B" w14:textId="77777777" w:rsidR="00BD4BC1" w:rsidRPr="000713B0" w:rsidRDefault="00BD4BC1" w:rsidP="00BD4BC1">
            <w:pPr>
              <w:pStyle w:val="119"/>
            </w:pPr>
          </w:p>
        </w:tc>
        <w:tc>
          <w:tcPr>
            <w:tcW w:w="4394" w:type="dxa"/>
            <w:tcMar>
              <w:bottom w:w="0" w:type="nil"/>
            </w:tcMar>
          </w:tcPr>
          <w:p w14:paraId="7279D91A" w14:textId="77777777" w:rsidR="00BD4BC1" w:rsidRPr="000713B0" w:rsidRDefault="00BD4BC1" w:rsidP="00BD4BC1">
            <w:r w:rsidRPr="004D7A4D">
              <w:t>Номер контактного телефона заказчика</w:t>
            </w:r>
          </w:p>
        </w:tc>
        <w:sdt>
          <w:sdtPr>
            <w:alias w:val="Номер телефона заказчика"/>
            <w:tag w:val="Номер телефона заказчика"/>
            <w:id w:val="-1014380945"/>
            <w:placeholder>
              <w:docPart w:val="B3B31A5A40F14C5DAD8CBC66C83D2FA7"/>
            </w:placeholder>
            <w15:color w:val="FFFF00"/>
          </w:sdtPr>
          <w:sdtEndPr/>
          <w:sdtContent>
            <w:sdt>
              <w:sdtPr>
                <w:alias w:val="Номер телефона заказчика"/>
                <w:tag w:val="Номер телефона заказчика"/>
                <w:id w:val="-774167624"/>
                <w:placeholder>
                  <w:docPart w:val="6F9239BABF6F430CB0143A5B5FCF0C46"/>
                </w:placeholder>
                <w15:color w:val="FFFF00"/>
              </w:sdtPr>
              <w:sdtEndPr/>
              <w:sdtContent>
                <w:tc>
                  <w:tcPr>
                    <w:tcW w:w="4395" w:type="dxa"/>
                    <w:tcMar>
                      <w:bottom w:w="0" w:type="nil"/>
                    </w:tcMar>
                  </w:tcPr>
                  <w:p w14:paraId="4C938359" w14:textId="77777777" w:rsidR="0083751B" w:rsidRDefault="0083751B" w:rsidP="0083751B">
                    <w:pPr>
                      <w:rPr>
                        <w:noProof/>
                      </w:rPr>
                    </w:pPr>
                    <w:r>
                      <w:rPr>
                        <w:noProof/>
                      </w:rPr>
                      <w:fldChar w:fldCharType="begin"/>
                    </w:r>
                    <w:r>
                      <w:rPr>
                        <w:noProof/>
                      </w:rPr>
                      <w:instrText xml:space="preserve"> MERGEFIELD "Номер_контактного_телефона_заказчика"</w:instrText>
                    </w:r>
                    <w:r>
                      <w:rPr>
                        <w:noProof/>
                      </w:rPr>
                      <w:fldChar w:fldCharType="separate"/>
                    </w:r>
                    <w:r>
                      <w:rPr>
                        <w:noProof/>
                      </w:rPr>
                      <w:t>8</w:t>
                    </w:r>
                    <w:r>
                      <w:rPr>
                        <w:noProof/>
                      </w:rPr>
                      <w:fldChar w:fldCharType="end"/>
                    </w:r>
                    <w:r>
                      <w:rPr>
                        <w:noProof/>
                      </w:rPr>
                      <w:t>39546-48-359</w:t>
                    </w:r>
                  </w:p>
                  <w:p w14:paraId="478AAFB5" w14:textId="5222CA9E" w:rsidR="00BD4BC1" w:rsidRDefault="00BD4BC1" w:rsidP="0083751B"/>
                </w:tc>
              </w:sdtContent>
            </w:sdt>
          </w:sdtContent>
        </w:sdt>
      </w:tr>
    </w:tbl>
    <w:p w14:paraId="0942230C" w14:textId="77777777" w:rsidR="004B5D44" w:rsidRPr="0085631A" w:rsidRDefault="004B5D44">
      <w:pPr>
        <w:sectPr w:rsidR="004B5D44" w:rsidRPr="0085631A" w:rsidSect="000604D7">
          <w:footerReference w:type="default" r:id="rId10"/>
          <w:pgSz w:w="11906" w:h="16838"/>
          <w:pgMar w:top="709" w:right="849" w:bottom="1276" w:left="1418" w:header="567" w:footer="567" w:gutter="0"/>
          <w:cols w:space="708"/>
          <w:docGrid w:linePitch="360"/>
        </w:sectPr>
      </w:pPr>
    </w:p>
    <w:p w14:paraId="49473D21" w14:textId="77777777" w:rsidR="00CA0E14" w:rsidRDefault="00A0232D" w:rsidP="00CA0E14">
      <w:pPr>
        <w:pStyle w:val="1"/>
      </w:pPr>
      <w:bookmarkStart w:id="4" w:name="_Toc143602461"/>
      <w:r>
        <w:lastRenderedPageBreak/>
        <w:t xml:space="preserve">Основная информация </w:t>
      </w:r>
      <w:r w:rsidR="00CA0E14">
        <w:t>проведения процедуры</w:t>
      </w:r>
      <w:bookmarkEnd w:id="4"/>
    </w:p>
    <w:sdt>
      <w:sdtPr>
        <w:rPr>
          <w:rFonts w:eastAsiaTheme="minorEastAsia" w:cstheme="minorBidi"/>
          <w:color w:val="auto"/>
          <w:lang w:eastAsia="en-US"/>
        </w:rPr>
        <w:alias w:val="Даты и места"/>
        <w:tag w:val="Даты и места"/>
        <w:id w:val="-237791910"/>
        <w:placeholder>
          <w:docPart w:val="83B6A46E88684758BDD3B175AF4AC8F4"/>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1686B" w:rsidRPr="000713B0" w14:paraId="1D0ED868" w14:textId="77777777" w:rsidTr="006909D6">
            <w:trPr>
              <w:trHeight w:val="20"/>
            </w:trPr>
            <w:tc>
              <w:tcPr>
                <w:tcW w:w="851" w:type="dxa"/>
                <w:shd w:val="clear" w:color="auto" w:fill="FFFFCD" w:themeFill="background2"/>
              </w:tcPr>
              <w:p w14:paraId="4D00F68D" w14:textId="77777777" w:rsidR="0021686B" w:rsidRPr="000713B0" w:rsidRDefault="0021686B" w:rsidP="0021686B">
                <w:pPr>
                  <w:pStyle w:val="119"/>
                </w:pPr>
              </w:p>
            </w:tc>
            <w:tc>
              <w:tcPr>
                <w:tcW w:w="4111" w:type="dxa"/>
                <w:shd w:val="clear" w:color="auto" w:fill="FFFFCD" w:themeFill="background2"/>
              </w:tcPr>
              <w:p w14:paraId="38FF57B7" w14:textId="77777777" w:rsidR="0021686B" w:rsidRPr="001655CC" w:rsidRDefault="0021686B" w:rsidP="006909D6">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60569814"/>
                <w:placeholder>
                  <w:docPart w:val="044FFD1F5C764F07AE5DF83BFD2B575E"/>
                </w:placeholder>
                <w15:color w:val="FFFF00"/>
              </w:sdtPr>
              <w:sdtEndPr/>
              <w:sdtContent>
                <w:tc>
                  <w:tcPr>
                    <w:tcW w:w="4678" w:type="dxa"/>
                    <w:shd w:val="clear" w:color="auto" w:fill="FFFFCD" w:themeFill="background2"/>
                  </w:tcPr>
                  <w:p w14:paraId="36D4CED0" w14:textId="77777777" w:rsidR="0021686B" w:rsidRPr="000713B0" w:rsidRDefault="0021686B" w:rsidP="006909D6">
                    <w:r>
                      <w:t>Дата размещения документации о закупке</w:t>
                    </w:r>
                  </w:p>
                </w:tc>
              </w:sdtContent>
            </w:sdt>
          </w:tr>
          <w:tr w:rsidR="0039625B" w:rsidRPr="000713B0" w14:paraId="12FA3808" w14:textId="77777777" w:rsidTr="006909D6">
            <w:trPr>
              <w:trHeight w:val="20"/>
            </w:trPr>
            <w:tc>
              <w:tcPr>
                <w:tcW w:w="851" w:type="dxa"/>
                <w:shd w:val="clear" w:color="auto" w:fill="FFFFCD" w:themeFill="background2"/>
              </w:tcPr>
              <w:p w14:paraId="5D90D543" w14:textId="77777777" w:rsidR="0039625B" w:rsidRPr="000713B0" w:rsidRDefault="0039625B" w:rsidP="0039625B">
                <w:pPr>
                  <w:pStyle w:val="119"/>
                </w:pPr>
              </w:p>
            </w:tc>
            <w:tc>
              <w:tcPr>
                <w:tcW w:w="4111" w:type="dxa"/>
                <w:shd w:val="clear" w:color="auto" w:fill="FFFFCD" w:themeFill="background2"/>
              </w:tcPr>
              <w:p w14:paraId="1852501F" w14:textId="77777777" w:rsidR="0039625B" w:rsidRPr="001655CC" w:rsidRDefault="0039625B" w:rsidP="0039625B">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14:paraId="28D87481" w14:textId="2A9DCE37" w:rsidR="0039625B" w:rsidRPr="000713B0" w:rsidRDefault="003745FD" w:rsidP="0039625B">
                <w:sdt>
                  <w:sdtPr>
                    <w:alias w:val="Дата и время окончания срока подачи заявок"/>
                    <w:tag w:val="Дата и время окончания срока подачи заявок"/>
                    <w:id w:val="-2003729411"/>
                    <w:placeholder>
                      <w:docPart w:val="27858A7013304945AEC7AFCCE07E14F7"/>
                    </w:placeholder>
                    <w15:color w:val="FFFF00"/>
                    <w:date w:fullDate="2024-02-26T16:00:00Z">
                      <w:dateFormat w:val="dd.MM.yyyy H:mm"/>
                      <w:lid w:val="ru-RU"/>
                      <w:storeMappedDataAs w:val="dateTime"/>
                      <w:calendar w:val="gregorian"/>
                    </w:date>
                  </w:sdtPr>
                  <w:sdtEndPr/>
                  <w:sdtContent>
                    <w:r w:rsidR="003E5BD4">
                      <w:t>26.02.2024 16:00</w:t>
                    </w:r>
                  </w:sdtContent>
                </w:sdt>
                <w:r w:rsidR="0039625B">
                  <w:t xml:space="preserve"> </w:t>
                </w:r>
                <w:r w:rsidR="0039625B" w:rsidRPr="00A3697A">
                  <w:t>по иркутскому времени</w:t>
                </w:r>
              </w:p>
            </w:tc>
          </w:tr>
          <w:tr w:rsidR="00D932CB" w:rsidRPr="000713B0" w14:paraId="2ECCC04A" w14:textId="77777777" w:rsidTr="006909D6">
            <w:trPr>
              <w:trHeight w:val="20"/>
            </w:trPr>
            <w:tc>
              <w:tcPr>
                <w:tcW w:w="851" w:type="dxa"/>
              </w:tcPr>
              <w:p w14:paraId="2444431B" w14:textId="77777777" w:rsidR="00D932CB" w:rsidRPr="000713B0" w:rsidRDefault="00D932CB" w:rsidP="00D932CB">
                <w:pPr>
                  <w:pStyle w:val="119"/>
                </w:pPr>
              </w:p>
            </w:tc>
            <w:tc>
              <w:tcPr>
                <w:tcW w:w="4111" w:type="dxa"/>
              </w:tcPr>
              <w:p w14:paraId="69CF1F20" w14:textId="77777777" w:rsidR="00D932CB" w:rsidRPr="00D02B97" w:rsidRDefault="00D932CB" w:rsidP="00D932CB">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1AD2C4B6166146C4B7052E3696815D26"/>
                  </w:placeholder>
                  <w15:color w:val="FFFF00"/>
                </w:sdtPr>
                <w:sdtEndPr/>
                <w:sdtContent>
                  <w:sdt>
                    <w:sdtPr>
                      <w:alias w:val="Место вскрытия заявок"/>
                      <w:tag w:val="Место вскрытия заявок"/>
                      <w:id w:val="-233082928"/>
                      <w:placeholder>
                        <w:docPart w:val="428A6D84FC124F69AF421096FC29458E"/>
                      </w:placeholder>
                      <w15:color w:val="FFFF00"/>
                    </w:sdtPr>
                    <w:sdtEndPr/>
                    <w:sdtContent>
                      <w:sdt>
                        <w:sdtPr>
                          <w:id w:val="193507911"/>
                          <w:placeholder>
                            <w:docPart w:val="F403DB97FA0545828979CD2D43FFE729"/>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49E9F0EE" w14:textId="3AB294AE" w:rsidR="00D932CB" w:rsidRPr="000713B0" w:rsidRDefault="003E5BD4" w:rsidP="00D932CB">
                            <w:proofErr w:type="spellStart"/>
                            <w:r>
                              <w:t>СберБанк</w:t>
                            </w:r>
                            <w:proofErr w:type="spellEnd"/>
                            <w:r>
                              <w:t>-АСТ https://utp.sberbank-ast.ru/</w:t>
                            </w:r>
                          </w:p>
                        </w:sdtContent>
                      </w:sdt>
                    </w:sdtContent>
                  </w:sdt>
                </w:sdtContent>
              </w:sdt>
            </w:tc>
          </w:tr>
          <w:tr w:rsidR="00D932CB" w:rsidRPr="000713B0" w14:paraId="3EA7F779" w14:textId="77777777" w:rsidTr="006909D6">
            <w:trPr>
              <w:trHeight w:val="20"/>
            </w:trPr>
            <w:tc>
              <w:tcPr>
                <w:tcW w:w="851" w:type="dxa"/>
              </w:tcPr>
              <w:p w14:paraId="7FF9AAF3" w14:textId="77777777" w:rsidR="00D932CB" w:rsidRPr="000713B0" w:rsidRDefault="00D932CB" w:rsidP="00D932CB">
                <w:pPr>
                  <w:pStyle w:val="119"/>
                </w:pPr>
              </w:p>
            </w:tc>
            <w:tc>
              <w:tcPr>
                <w:tcW w:w="4111" w:type="dxa"/>
              </w:tcPr>
              <w:p w14:paraId="282024D7" w14:textId="77777777" w:rsidR="00D932CB" w:rsidRPr="000713B0" w:rsidRDefault="00D932CB" w:rsidP="00D932CB">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7EA74A0C5AF44550B38A51DBA4C50F82"/>
                  </w:placeholder>
                  <w15:color w:val="FFFF00"/>
                </w:sdtPr>
                <w:sdtEndPr/>
                <w:sdtContent>
                  <w:p w14:paraId="7432099E" w14:textId="17291BEE" w:rsidR="00D932CB" w:rsidRDefault="00D932CB" w:rsidP="0039625B">
                    <w:r>
                      <w:rPr>
                        <w:noProof/>
                      </w:rPr>
                      <w:fldChar w:fldCharType="begin"/>
                    </w:r>
                    <w:r>
                      <w:rPr>
                        <w:noProof/>
                      </w:rPr>
                      <w:instrText xml:space="preserve"> MERGEFIELD "Место_подачи_заявок_участников_закупки" </w:instrText>
                    </w:r>
                    <w:r>
                      <w:rPr>
                        <w:noProof/>
                      </w:rPr>
                      <w:fldChar w:fldCharType="separate"/>
                    </w:r>
                    <w:r w:rsidR="00402B62">
                      <w:rPr>
                        <w:noProof/>
                      </w:rPr>
                      <w:t>«Место_подачи_заявок_участников_закупки»</w:t>
                    </w:r>
                    <w:r>
                      <w:rPr>
                        <w:noProof/>
                      </w:rPr>
                      <w:fldChar w:fldCharType="end"/>
                    </w:r>
                    <w:sdt>
                      <w:sdtPr>
                        <w:alias w:val="Место вскрытия заявок"/>
                        <w:tag w:val="Место вскрытия заявок"/>
                        <w:id w:val="-1768456688"/>
                        <w:placeholder>
                          <w:docPart w:val="DFCF7F65686141C094F207F74C7D58B9"/>
                        </w:placeholder>
                        <w15:color w:val="FFFF00"/>
                      </w:sdtPr>
                      <w:sdtEndPr/>
                      <w:sdtContent>
                        <w:sdt>
                          <w:sdtPr>
                            <w:id w:val="-1852794058"/>
                            <w:placeholder>
                              <w:docPart w:val="F6DA4C4A5619438F992E3B4A9B82F82D"/>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roofErr w:type="spellStart"/>
                            <w:r w:rsidR="003E5BD4">
                              <w:t>СберБанк</w:t>
                            </w:r>
                            <w:proofErr w:type="spellEnd"/>
                            <w:r w:rsidR="003E5BD4">
                              <w:t>-АСТ https://utp.sberbank-ast.ru/</w:t>
                            </w:r>
                          </w:sdtContent>
                        </w:sdt>
                      </w:sdtContent>
                    </w:sdt>
                  </w:p>
                </w:sdtContent>
              </w:sdt>
            </w:tc>
          </w:tr>
          <w:tr w:rsidR="00B83CE4" w:rsidRPr="000713B0" w14:paraId="19240369" w14:textId="77777777" w:rsidTr="006909D6">
            <w:trPr>
              <w:trHeight w:val="20"/>
            </w:trPr>
            <w:tc>
              <w:tcPr>
                <w:tcW w:w="851" w:type="dxa"/>
              </w:tcPr>
              <w:p w14:paraId="4CCDA736" w14:textId="77777777" w:rsidR="00B83CE4" w:rsidRPr="000713B0" w:rsidRDefault="00B83CE4" w:rsidP="00B83CE4">
                <w:pPr>
                  <w:pStyle w:val="119"/>
                </w:pPr>
              </w:p>
            </w:tc>
            <w:tc>
              <w:tcPr>
                <w:tcW w:w="4111" w:type="dxa"/>
              </w:tcPr>
              <w:p w14:paraId="08949CAF" w14:textId="77777777" w:rsidR="00B83CE4" w:rsidRPr="00632F1D" w:rsidRDefault="00B83CE4" w:rsidP="00B83CE4">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27A31C8D47104A6FA3A763AF0F7943B1"/>
                  </w:placeholder>
                  <w15:color w:val="FFFF00"/>
                </w:sdtPr>
                <w:sdtEndPr/>
                <w:sdtContent>
                  <w:sdt>
                    <w:sdtPr>
                      <w:alias w:val="Место предоставления документации"/>
                      <w:tag w:val="Место вскрытия заявок"/>
                      <w:id w:val="1721320537"/>
                      <w:placeholder>
                        <w:docPart w:val="2C7B9048193444B4958ACBB1D33F8A04"/>
                      </w:placeholder>
                      <w15:color w:val="FFFF00"/>
                    </w:sdtPr>
                    <w:sdtEndPr/>
                    <w:sdtContent>
                      <w:sdt>
                        <w:sdtPr>
                          <w:rPr>
                            <w:highlight w:val="yellow"/>
                          </w:rPr>
                          <w:id w:val="-421029605"/>
                          <w:placeholder>
                            <w:docPart w:val="757EAECD9CE546D2B21B94755FF641D1"/>
                          </w:placeholder>
                          <w:comboBox>
                            <w:listItem w:value="Выберите элемент."/>
                            <w:listItem w:displayText="Единая информационная система в сфере закупок — https://zakupki.gov.ru, и площадка проведения закупки — https://utp.sberbank-ast.ru/" w:value="Единая информационная система в сфере закупок — https://zakupki.gov.ru, и площадка проведения закупки — https://utp.sberbank-ast.ru/"/>
                            <w:listItem w:displayText="Единая информационная система в сфере закупок — https://zakupki.gov.ru, и площадка проведения закупки — https://www.fabrikant.ru/" w:value="Единая информационная система в сфере закупок — https://zakupki.gov.ru, и площадка проведения закупки — https://www.fabrikant.ru/"/>
                            <w:listItem w:displayText="Единая информационная система в сфере закупок — https://zakupki.gov.ru, и площадка проведения закупки — https://roseltorg.ru/" w:value="Единая информационная система в сфере закупок — https://zakupki.gov.ru, и площадка проведения закупки — https://roseltorg.ru/"/>
                            <w:listItem w:displayText="Единая информационная система в сфере закупок — https://zakupki.gov.ru, и площадка проведения закупки — https://www.tektorg.ru/" w:value="Единая информационная система в сфере закупок — https://zakupki.gov.ru, и площадка проведения закупки — https://www.tektorg.ru/"/>
                          </w:comboBox>
                        </w:sdtPr>
                        <w:sdtEndPr/>
                        <w:sdtContent>
                          <w:p w14:paraId="484BA5CA" w14:textId="56A34669" w:rsidR="00B83CE4" w:rsidRDefault="003E5BD4" w:rsidP="0084081A">
                            <w:r>
                              <w:rPr>
                                <w:highlight w:val="yellow"/>
                              </w:rPr>
                              <w:t>Единая информационная система в сфере закупок — https://zakupki.gov.ru, и площадка проведения закупки — https://utp.sberbank-ast.ru/</w:t>
                            </w:r>
                          </w:p>
                        </w:sdtContent>
                      </w:sdt>
                    </w:sdtContent>
                  </w:sdt>
                </w:sdtContent>
              </w:sdt>
            </w:tc>
          </w:tr>
          <w:tr w:rsidR="0039625B" w:rsidRPr="000713B0" w14:paraId="377CA023" w14:textId="77777777" w:rsidTr="006909D6">
            <w:trPr>
              <w:trHeight w:val="567"/>
            </w:trPr>
            <w:tc>
              <w:tcPr>
                <w:tcW w:w="851" w:type="dxa"/>
              </w:tcPr>
              <w:p w14:paraId="15A3A27F" w14:textId="77777777" w:rsidR="0039625B" w:rsidRPr="000713B0" w:rsidRDefault="0039625B" w:rsidP="0039625B">
                <w:pPr>
                  <w:pStyle w:val="119"/>
                </w:pPr>
              </w:p>
            </w:tc>
            <w:tc>
              <w:tcPr>
                <w:tcW w:w="4111" w:type="dxa"/>
              </w:tcPr>
              <w:p w14:paraId="419DA353" w14:textId="77777777" w:rsidR="0039625B" w:rsidRDefault="0039625B" w:rsidP="0039625B">
                <w:r>
                  <w:t>Дата и время рассмотрения первых частей заявок</w:t>
                </w:r>
              </w:p>
            </w:tc>
            <w:tc>
              <w:tcPr>
                <w:tcW w:w="4678" w:type="dxa"/>
              </w:tcPr>
              <w:p w14:paraId="578F820A" w14:textId="29F47636" w:rsidR="0039625B" w:rsidRDefault="003745FD" w:rsidP="0039625B">
                <w:sdt>
                  <w:sdtPr>
                    <w:alias w:val="Дата и время рассмотрения первых частей заявок"/>
                    <w:tag w:val="Дата и время окончания срока подачи заявок"/>
                    <w:id w:val="1162344987"/>
                    <w:placeholder>
                      <w:docPart w:val="A0B6C2AFDACC49EAA32FA72CCBFAA048"/>
                    </w:placeholder>
                    <w15:color w:val="FFFF00"/>
                    <w:date w:fullDate="2024-02-27T10:00:00Z">
                      <w:dateFormat w:val="dd.MM.yyyy H:mm"/>
                      <w:lid w:val="ru-RU"/>
                      <w:storeMappedDataAs w:val="dateTime"/>
                      <w:calendar w:val="gregorian"/>
                    </w:date>
                  </w:sdtPr>
                  <w:sdtEndPr/>
                  <w:sdtContent>
                    <w:r w:rsidR="003E5BD4">
                      <w:t>27.02.2024 10:00</w:t>
                    </w:r>
                  </w:sdtContent>
                </w:sdt>
                <w:r w:rsidR="0039625B">
                  <w:t xml:space="preserve"> </w:t>
                </w:r>
                <w:r w:rsidR="0039625B" w:rsidRPr="00A3697A">
                  <w:t>по иркутскому времени</w:t>
                </w:r>
              </w:p>
            </w:tc>
          </w:tr>
          <w:tr w:rsidR="0039625B" w:rsidRPr="000713B0" w14:paraId="702C90D7" w14:textId="77777777" w:rsidTr="006909D6">
            <w:trPr>
              <w:trHeight w:val="567"/>
            </w:trPr>
            <w:tc>
              <w:tcPr>
                <w:tcW w:w="851" w:type="dxa"/>
              </w:tcPr>
              <w:p w14:paraId="431824C6" w14:textId="77777777" w:rsidR="0039625B" w:rsidRPr="000713B0" w:rsidRDefault="0039625B" w:rsidP="0039625B">
                <w:pPr>
                  <w:pStyle w:val="119"/>
                </w:pPr>
              </w:p>
            </w:tc>
            <w:tc>
              <w:tcPr>
                <w:tcW w:w="4111" w:type="dxa"/>
              </w:tcPr>
              <w:p w14:paraId="10479367" w14:textId="77777777" w:rsidR="0039625B" w:rsidRDefault="0039625B" w:rsidP="0039625B">
                <w:r>
                  <w:t>Дата приема дополнительных ценовых предложений (проведения переторжки)</w:t>
                </w:r>
              </w:p>
            </w:tc>
            <w:tc>
              <w:tcPr>
                <w:tcW w:w="4678" w:type="dxa"/>
              </w:tcPr>
              <w:p w14:paraId="24EE973C" w14:textId="12862CD4" w:rsidR="0039625B" w:rsidRDefault="003745FD" w:rsidP="0039625B">
                <w:sdt>
                  <w:sdtPr>
                    <w:alias w:val="Дата переторжки"/>
                    <w:tag w:val="Дата и время окончания срока подачи заявок"/>
                    <w:id w:val="1510790607"/>
                    <w:placeholder>
                      <w:docPart w:val="1ACED78FA6F44C4589261B0499B09428"/>
                    </w:placeholder>
                    <w15:color w:val="FFFF00"/>
                    <w:date w:fullDate="2024-02-27T00:00:00Z">
                      <w:dateFormat w:val="dd.MM.yyyy"/>
                      <w:lid w:val="ru-RU"/>
                      <w:storeMappedDataAs w:val="dateTime"/>
                      <w:calendar w:val="gregorian"/>
                    </w:date>
                  </w:sdtPr>
                  <w:sdtEndPr/>
                  <w:sdtContent>
                    <w:r w:rsidR="003E5BD4">
                      <w:t>27.02.2024</w:t>
                    </w:r>
                  </w:sdtContent>
                </w:sdt>
                <w:r w:rsidR="0039625B">
                  <w:t xml:space="preserve"> с </w:t>
                </w:r>
                <w:sdt>
                  <w:sdtPr>
                    <w:alias w:val="Время переторжки (с)"/>
                    <w:tag w:val="Дата и время окончания срока подачи заявок"/>
                    <w:id w:val="-1365898818"/>
                    <w:placeholder>
                      <w:docPart w:val="FAC6091A559742C284E881B8E7FD627B"/>
                    </w:placeholder>
                    <w15:color w:val="FFFF00"/>
                    <w:date w:fullDate="2024-02-08T14:00:00Z">
                      <w:dateFormat w:val="HH:mm"/>
                      <w:lid w:val="ru-RU"/>
                      <w:storeMappedDataAs w:val="dateTime"/>
                      <w:calendar w:val="gregorian"/>
                    </w:date>
                  </w:sdtPr>
                  <w:sdtEndPr/>
                  <w:sdtContent>
                    <w:r w:rsidR="003E5BD4">
                      <w:t>1</w:t>
                    </w:r>
                    <w:r w:rsidR="0032327F">
                      <w:t>4</w:t>
                    </w:r>
                    <w:r w:rsidR="003E5BD4">
                      <w:t>:00</w:t>
                    </w:r>
                  </w:sdtContent>
                </w:sdt>
                <w:r w:rsidR="0039625B">
                  <w:t xml:space="preserve"> до </w:t>
                </w:r>
                <w:sdt>
                  <w:sdtPr>
                    <w:alias w:val="Время переторжки (по)"/>
                    <w:tag w:val="Дата и время окончания срока подачи заявок"/>
                    <w:id w:val="-1464419157"/>
                    <w:placeholder>
                      <w:docPart w:val="CCEDD53F3ED74756A7F6EDBE33A95303"/>
                    </w:placeholder>
                    <w15:color w:val="FFFF00"/>
                    <w:date w:fullDate="2024-02-08T17:00:00Z">
                      <w:dateFormat w:val="HH:mm"/>
                      <w:lid w:val="ru-RU"/>
                      <w:storeMappedDataAs w:val="dateTime"/>
                      <w:calendar w:val="gregorian"/>
                    </w:date>
                  </w:sdtPr>
                  <w:sdtEndPr/>
                  <w:sdtContent>
                    <w:r w:rsidR="003E5BD4">
                      <w:t>17:00</w:t>
                    </w:r>
                  </w:sdtContent>
                </w:sdt>
                <w:r w:rsidR="0039625B">
                  <w:t xml:space="preserve"> </w:t>
                </w:r>
                <w:r w:rsidR="0039625B" w:rsidRPr="00A3697A">
                  <w:t>по иркутскому времени</w:t>
                </w:r>
              </w:p>
            </w:tc>
          </w:tr>
          <w:tr w:rsidR="0039625B" w:rsidRPr="000713B0" w14:paraId="5F7F991D" w14:textId="77777777" w:rsidTr="006909D6">
            <w:trPr>
              <w:trHeight w:val="567"/>
            </w:trPr>
            <w:tc>
              <w:tcPr>
                <w:tcW w:w="851" w:type="dxa"/>
              </w:tcPr>
              <w:p w14:paraId="78BD8336" w14:textId="77777777" w:rsidR="0039625B" w:rsidRPr="000713B0" w:rsidRDefault="0039625B" w:rsidP="0039625B">
                <w:pPr>
                  <w:pStyle w:val="119"/>
                </w:pPr>
              </w:p>
            </w:tc>
            <w:tc>
              <w:tcPr>
                <w:tcW w:w="4111" w:type="dxa"/>
              </w:tcPr>
              <w:p w14:paraId="195F993E" w14:textId="77777777" w:rsidR="0039625B" w:rsidRDefault="0039625B" w:rsidP="0039625B">
                <w:r>
                  <w:t>Дата и время рассмотрения вторых частей заявок</w:t>
                </w:r>
              </w:p>
            </w:tc>
            <w:tc>
              <w:tcPr>
                <w:tcW w:w="4678" w:type="dxa"/>
              </w:tcPr>
              <w:p w14:paraId="0386A549" w14:textId="724B5F2C" w:rsidR="0039625B" w:rsidRPr="00A3697A" w:rsidRDefault="003745FD" w:rsidP="0039625B">
                <w:sdt>
                  <w:sdtPr>
                    <w:alias w:val="Дата и время рассмотрения первых частей заявок"/>
                    <w:tag w:val="Дата и время окончания срока подачи заявок"/>
                    <w:id w:val="-2103095481"/>
                    <w:placeholder>
                      <w:docPart w:val="1037FF6D7A5C4ABFA46A16FE045258A3"/>
                    </w:placeholder>
                    <w15:color w:val="FFFF00"/>
                    <w:date w:fullDate="2024-02-28T16:00:00Z">
                      <w:dateFormat w:val="dd.MM.yyyy H:mm"/>
                      <w:lid w:val="ru-RU"/>
                      <w:storeMappedDataAs w:val="dateTime"/>
                      <w:calendar w:val="gregorian"/>
                    </w:date>
                  </w:sdtPr>
                  <w:sdtEndPr/>
                  <w:sdtContent>
                    <w:r w:rsidR="003E5BD4">
                      <w:t>28.02.2024 16:00</w:t>
                    </w:r>
                  </w:sdtContent>
                </w:sdt>
                <w:r w:rsidR="0039625B">
                  <w:t xml:space="preserve"> </w:t>
                </w:r>
                <w:r w:rsidR="0039625B" w:rsidRPr="00A3697A">
                  <w:t>по иркутскому времени</w:t>
                </w:r>
              </w:p>
            </w:tc>
          </w:tr>
          <w:tr w:rsidR="0039625B" w:rsidRPr="000713B0" w14:paraId="605DD12D" w14:textId="77777777" w:rsidTr="006909D6">
            <w:trPr>
              <w:trHeight w:val="567"/>
            </w:trPr>
            <w:tc>
              <w:tcPr>
                <w:tcW w:w="851" w:type="dxa"/>
              </w:tcPr>
              <w:p w14:paraId="3D21E532" w14:textId="77777777" w:rsidR="0039625B" w:rsidRPr="000713B0" w:rsidRDefault="0039625B" w:rsidP="0039625B">
                <w:pPr>
                  <w:pStyle w:val="119"/>
                </w:pPr>
              </w:p>
            </w:tc>
            <w:tc>
              <w:tcPr>
                <w:tcW w:w="4111" w:type="dxa"/>
              </w:tcPr>
              <w:p w14:paraId="58628C13" w14:textId="77777777" w:rsidR="0039625B" w:rsidRDefault="0039625B" w:rsidP="0039625B">
                <w:r w:rsidRPr="00CC4AEE">
                  <w:t>Дата и время подведения итогов</w:t>
                </w:r>
              </w:p>
            </w:tc>
            <w:tc>
              <w:tcPr>
                <w:tcW w:w="4678" w:type="dxa"/>
              </w:tcPr>
              <w:p w14:paraId="57A497BB" w14:textId="5A8C8EAF" w:rsidR="0039625B" w:rsidRDefault="003745FD" w:rsidP="0039625B">
                <w:sdt>
                  <w:sdtPr>
                    <w:alias w:val="Дата и время подведения итогов"/>
                    <w:tag w:val="Дата и время окончания срока подачи заявок"/>
                    <w:id w:val="-1422253082"/>
                    <w:placeholder>
                      <w:docPart w:val="2E26DEFD736A4C0E9934B463756F6F8A"/>
                    </w:placeholder>
                    <w15:color w:val="FFFF00"/>
                    <w:date w:fullDate="2024-02-29T16:00:00Z">
                      <w:dateFormat w:val="dd.MM.yyyy H:mm"/>
                      <w:lid w:val="ru-RU"/>
                      <w:storeMappedDataAs w:val="dateTime"/>
                      <w:calendar w:val="gregorian"/>
                    </w:date>
                  </w:sdtPr>
                  <w:sdtEndPr/>
                  <w:sdtContent>
                    <w:r w:rsidR="00E5520C">
                      <w:t>29.02.2024 16:00</w:t>
                    </w:r>
                  </w:sdtContent>
                </w:sdt>
                <w:r w:rsidR="0039625B">
                  <w:t xml:space="preserve"> </w:t>
                </w:r>
                <w:r w:rsidR="0039625B" w:rsidRPr="00A3697A">
                  <w:t>по иркутскому времени</w:t>
                </w:r>
              </w:p>
            </w:tc>
          </w:tr>
          <w:tr w:rsidR="00B83CE4" w:rsidRPr="000713B0" w14:paraId="0C9AFFAE" w14:textId="77777777" w:rsidTr="006909D6">
            <w:trPr>
              <w:cnfStyle w:val="010000000000" w:firstRow="0" w:lastRow="1" w:firstColumn="0" w:lastColumn="0" w:oddVBand="0" w:evenVBand="0" w:oddHBand="0" w:evenHBand="0" w:firstRowFirstColumn="0" w:firstRowLastColumn="0" w:lastRowFirstColumn="0" w:lastRowLastColumn="0"/>
              <w:trHeight w:val="20"/>
            </w:trPr>
            <w:tc>
              <w:tcPr>
                <w:tcW w:w="851" w:type="dxa"/>
              </w:tcPr>
              <w:p w14:paraId="0A2E88F0" w14:textId="77777777" w:rsidR="00B83CE4" w:rsidRPr="000713B0" w:rsidRDefault="00B83CE4" w:rsidP="00B83CE4">
                <w:pPr>
                  <w:pStyle w:val="119"/>
                </w:pPr>
              </w:p>
            </w:tc>
            <w:tc>
              <w:tcPr>
                <w:tcW w:w="4111" w:type="dxa"/>
              </w:tcPr>
              <w:p w14:paraId="36480DA5" w14:textId="77777777" w:rsidR="00B83CE4" w:rsidRPr="00914295" w:rsidRDefault="00B83CE4" w:rsidP="00B83CE4">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4434033F8E6A4897AC2A59017800E344"/>
                  </w:placeholder>
                  <w15:color w:val="FFFF00"/>
                </w:sdtPr>
                <w:sdtEndPr/>
                <w:sdtContent>
                  <w:sdt>
                    <w:sdtPr>
                      <w:alias w:val="Место рассмотрения"/>
                      <w:tag w:val="Место рассмотрения"/>
                      <w:id w:val="-1774234379"/>
                      <w:placeholder>
                        <w:docPart w:val="A7A0C7C11D034B0EBDB1EE53C2E07D4A"/>
                      </w:placeholder>
                      <w15:color w:val="FFFF00"/>
                    </w:sdtPr>
                    <w:sdtEndPr/>
                    <w:sdtContent>
                      <w:p w14:paraId="425F4F54" w14:textId="77777777" w:rsidR="0032327F" w:rsidRDefault="0032327F" w:rsidP="0032327F">
                        <w:r>
                          <w:t>Иркутская обл., г. Черемхово, ул. Маяковского, д.162</w:t>
                        </w:r>
                      </w:p>
                    </w:sdtContent>
                  </w:sdt>
                  <w:p w14:paraId="05403E19" w14:textId="5D7329F2" w:rsidR="00B83CE4" w:rsidRPr="000713B0" w:rsidRDefault="003745FD" w:rsidP="00B83CE4">
                    <w:pPr>
                      <w:rPr>
                        <w:noProof/>
                      </w:rPr>
                    </w:pPr>
                  </w:p>
                </w:sdtContent>
              </w:sdt>
            </w:tc>
          </w:tr>
        </w:tbl>
        <w:p w14:paraId="314F6B56" w14:textId="77777777" w:rsidR="002440E7" w:rsidRDefault="003745FD" w:rsidP="005A7114"/>
      </w:sdtContent>
    </w:sdt>
    <w:p w14:paraId="4ED593C3" w14:textId="77777777" w:rsidR="00845677" w:rsidRDefault="000943A0" w:rsidP="00845677">
      <w:pPr>
        <w:pStyle w:val="affff3"/>
      </w:pPr>
      <w:r w:rsidRPr="002E30A6">
        <w:rPr>
          <w:color w:val="auto"/>
        </w:rPr>
        <w:t>Подавая заявку на участие в закупке, вы соглашаетесь со всеми пол</w:t>
      </w:r>
      <w:r>
        <w:rPr>
          <w:color w:val="auto"/>
        </w:rPr>
        <w:t>ожениями документации о закупке</w:t>
      </w:r>
      <w:r w:rsidR="00E46501">
        <w:t>.</w:t>
      </w:r>
    </w:p>
    <w:p w14:paraId="729291A7" w14:textId="77777777" w:rsidR="006641A8" w:rsidRDefault="006641A8" w:rsidP="00845677">
      <w:pPr>
        <w:pStyle w:val="af4"/>
      </w:pPr>
    </w:p>
    <w:p w14:paraId="7BEAB07F" w14:textId="77777777" w:rsidR="00F70B20" w:rsidRPr="006C518D" w:rsidRDefault="00F70B20" w:rsidP="00F70B20">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F70B20">
        <w:rPr>
          <w:color w:val="FF0000"/>
        </w:rPr>
        <w:t>.</w:t>
      </w:r>
      <w:r w:rsidRPr="006C518D">
        <w:rPr>
          <w:color w:val="FF0000"/>
        </w:rPr>
        <w:t>)</w:t>
      </w:r>
    </w:p>
    <w:p w14:paraId="7581E9A6" w14:textId="77777777" w:rsidR="00F70B20" w:rsidRPr="00FD5F2A" w:rsidRDefault="00F70B20" w:rsidP="00F70B20">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14:paraId="13ED8CB4" w14:textId="77777777" w:rsidR="00A64B0A" w:rsidRPr="00845677" w:rsidRDefault="00A64B0A" w:rsidP="00845677">
      <w:pPr>
        <w:pStyle w:val="af4"/>
      </w:pPr>
    </w:p>
    <w:p w14:paraId="1B3B9190" w14:textId="77777777" w:rsidR="000943A0" w:rsidRPr="002E30A6" w:rsidRDefault="000943A0" w:rsidP="000943A0">
      <w:pPr>
        <w:pStyle w:val="affff3"/>
        <w:rPr>
          <w:color w:val="auto"/>
        </w:rPr>
      </w:pPr>
      <w:r w:rsidRPr="002E30A6">
        <w:rPr>
          <w:color w:val="auto"/>
        </w:rPr>
        <w:t>Горячая линия по вопросам противодействия коррупции и корпоративного мошенничества:</w:t>
      </w:r>
    </w:p>
    <w:p w14:paraId="574BEF51" w14:textId="77777777" w:rsidR="00845677" w:rsidRDefault="000943A0" w:rsidP="000943A0">
      <w:pPr>
        <w:pStyle w:val="affff3"/>
        <w:sectPr w:rsidR="00845677" w:rsidSect="00AE11A2">
          <w:footerReference w:type="default" r:id="rId11"/>
          <w:pgSz w:w="11906" w:h="16838"/>
          <w:pgMar w:top="709" w:right="1049" w:bottom="1276" w:left="1418" w:header="567" w:footer="851" w:gutter="0"/>
          <w:cols w:space="708"/>
          <w:docGrid w:linePitch="360"/>
        </w:sectPr>
      </w:pPr>
      <w:r w:rsidRPr="002E30A6">
        <w:rPr>
          <w:color w:val="auto"/>
        </w:rPr>
        <w:t xml:space="preserve">телефон: </w:t>
      </w:r>
      <w:r w:rsidR="006E31A2">
        <w:t>8 (800) 234-56-40; электронная почта: signal@enplus.ru.</w:t>
      </w:r>
    </w:p>
    <w:p w14:paraId="1728E480" w14:textId="77777777" w:rsidR="00BC611E" w:rsidRDefault="00BC611E" w:rsidP="00BC611E">
      <w:pPr>
        <w:pStyle w:val="1"/>
      </w:pPr>
      <w:bookmarkStart w:id="5" w:name="_Toc143602462"/>
      <w:r w:rsidRPr="00536BD9">
        <w:lastRenderedPageBreak/>
        <w:t xml:space="preserve">Требования к </w:t>
      </w:r>
      <w:r>
        <w:t>предложению участника</w:t>
      </w:r>
      <w:bookmarkEnd w:id="5"/>
    </w:p>
    <w:p w14:paraId="16D2AF76" w14:textId="77777777" w:rsidR="00BC611E" w:rsidRDefault="00BC611E" w:rsidP="00BC611E">
      <w:pPr>
        <w:pStyle w:val="113"/>
      </w:pPr>
      <w:r>
        <w:t>Требования к коммерческому предложению участника</w:t>
      </w:r>
    </w:p>
    <w:permStart w:id="518207615" w:edGrp="everyone" w:displacedByCustomXml="next"/>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8AEC48226CE34BA299507A7993635807"/>
        </w:placeholder>
        <w15:color w:val="FFFF00"/>
      </w:sdtPr>
      <w:sdtEndPr>
        <w:rPr>
          <w:rFonts w:ascii="Times New Roman" w:hAnsi="Times New Roman"/>
          <w:noProof/>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14:paraId="752944C5" w14:textId="77777777" w:rsidTr="00173337">
            <w:trPr>
              <w:tblCellSpacing w:w="42" w:type="dxa"/>
            </w:trPr>
            <w:tc>
              <w:tcPr>
                <w:tcW w:w="775" w:type="dxa"/>
                <w:vAlign w:val="center"/>
              </w:tcPr>
              <w:p w14:paraId="2BA1F4BF"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F3703AC"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id w:val="1996138216"/>
                <w:placeholder>
                  <w:docPart w:val="39B08E6582524E9F951B1F0C206DFFE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C94D7D7" w14:textId="74F58145" w:rsidR="00BC611E" w:rsidRPr="004A48F9" w:rsidRDefault="00BC611E" w:rsidP="00173337">
                    <w:pPr>
                      <w:pStyle w:val="111"/>
                      <w:numPr>
                        <w:ilvl w:val="0"/>
                        <w:numId w:val="0"/>
                      </w:numPr>
                      <w:spacing w:after="0" w:line="240" w:lineRule="auto"/>
                      <w:jc w:val="left"/>
                      <w:rPr>
                        <w:rFonts w:asciiTheme="minorHAnsi" w:hAnsiTheme="minorHAnsi"/>
                      </w:rPr>
                    </w:pPr>
                    <w:r w:rsidRPr="004A48F9">
                      <w:rPr>
                        <w:noProof/>
                      </w:rPr>
                      <w:fldChar w:fldCharType="begin"/>
                    </w:r>
                    <w:r w:rsidRPr="004A48F9">
                      <w:rPr>
                        <w:rFonts w:asciiTheme="minorHAnsi" w:hAnsiTheme="minorHAnsi"/>
                        <w:noProof/>
                      </w:rPr>
                      <w:instrText xml:space="preserve"> MERGEFIELD "Предмет_договора" </w:instrText>
                    </w:r>
                    <w:r w:rsidRPr="004A48F9">
                      <w:rPr>
                        <w:noProof/>
                      </w:rPr>
                      <w:fldChar w:fldCharType="separate"/>
                    </w:r>
                    <w:sdt>
                      <w:sdtPr>
                        <w:alias w:val="Предмет договора"/>
                        <w:tag w:val="Предмет договора"/>
                        <w:id w:val="-1564634578"/>
                        <w:placeholder>
                          <w:docPart w:val="66A5CDD9A14B413B9406311ACAF44CA1"/>
                        </w:placeholder>
                        <w15:color w:val="FFFF00"/>
                      </w:sdtPr>
                      <w:sdtEndPr/>
                      <w:sdtContent>
                        <w:r w:rsidR="0032327F" w:rsidRPr="004A48F9">
                          <w:rPr>
                            <w:noProof/>
                          </w:rPr>
                          <w:fldChar w:fldCharType="begin"/>
                        </w:r>
                        <w:r w:rsidR="0032327F" w:rsidRPr="004A48F9">
                          <w:rPr>
                            <w:noProof/>
                          </w:rPr>
                          <w:instrText xml:space="preserve"> MERGEFIELD "Предмет_договора" </w:instrText>
                        </w:r>
                        <w:r w:rsidR="0032327F" w:rsidRPr="004A48F9">
                          <w:rPr>
                            <w:noProof/>
                          </w:rPr>
                          <w:fldChar w:fldCharType="separate"/>
                        </w:r>
                        <w:r w:rsidR="0032327F" w:rsidRPr="004A48F9">
                          <w:rPr>
                            <w:noProof/>
                          </w:rPr>
                          <w:t>Оказание услуг по проведению технического обслуживания кондиционеров филиала ООО "Байкальская энергетическая компания" ТЭЦ-12</w:t>
                        </w:r>
                        <w:r w:rsidR="0032327F" w:rsidRPr="004A48F9">
                          <w:rPr>
                            <w:noProof/>
                          </w:rPr>
                          <w:fldChar w:fldCharType="end"/>
                        </w:r>
                      </w:sdtContent>
                    </w:sdt>
                    <w:r w:rsidR="0032327F" w:rsidRPr="004A48F9">
                      <w:rPr>
                        <w:noProof/>
                      </w:rPr>
                      <w:t xml:space="preserve"> </w:t>
                    </w:r>
                    <w:r w:rsidRPr="004A48F9">
                      <w:rPr>
                        <w:noProof/>
                      </w:rPr>
                      <w:fldChar w:fldCharType="end"/>
                    </w:r>
                  </w:p>
                </w:tc>
              </w:sdtContent>
            </w:sdt>
          </w:tr>
          <w:tr w:rsidR="00BC611E" w:rsidRPr="00B56B74" w14:paraId="4CA59FB4" w14:textId="77777777" w:rsidTr="00173337">
            <w:trPr>
              <w:tblCellSpacing w:w="42" w:type="dxa"/>
            </w:trPr>
            <w:tc>
              <w:tcPr>
                <w:tcW w:w="775" w:type="dxa"/>
                <w:vAlign w:val="center"/>
              </w:tcPr>
              <w:p w14:paraId="4B402889"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75FEA0E"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5A31692" w14:textId="311B01B6" w:rsidR="00BC611E" w:rsidRPr="004A48F9" w:rsidRDefault="003745FD" w:rsidP="004E1CEE">
                <w:pPr>
                  <w:pStyle w:val="111"/>
                  <w:numPr>
                    <w:ilvl w:val="0"/>
                    <w:numId w:val="0"/>
                  </w:numPr>
                  <w:spacing w:after="0" w:line="240" w:lineRule="auto"/>
                  <w:jc w:val="left"/>
                  <w:rPr>
                    <w:rFonts w:asciiTheme="minorHAnsi" w:hAnsiTheme="minorHAnsi"/>
                  </w:rPr>
                </w:pPr>
                <w:sdt>
                  <w:sdtPr>
                    <w:id w:val="746076858"/>
                    <w:placeholder>
                      <w:docPart w:val="648197D855674E609BE546A5FF50AF9B"/>
                    </w:placeholder>
                    <w15:color w:val="FFFF00"/>
                  </w:sdtPr>
                  <w:sdtEndPr/>
                  <w:sdtContent>
                    <w:r w:rsidR="0032327F" w:rsidRPr="004A48F9">
                      <w:rPr>
                        <w:noProof/>
                      </w:rPr>
                      <w:t>1 условная единица</w:t>
                    </w:r>
                  </w:sdtContent>
                </w:sdt>
              </w:p>
            </w:tc>
          </w:tr>
          <w:tr w:rsidR="00BC611E" w:rsidRPr="00B56B74" w14:paraId="52881968" w14:textId="77777777" w:rsidTr="00173337">
            <w:trPr>
              <w:tblCellSpacing w:w="42" w:type="dxa"/>
            </w:trPr>
            <w:tc>
              <w:tcPr>
                <w:tcW w:w="775" w:type="dxa"/>
                <w:vAlign w:val="center"/>
              </w:tcPr>
              <w:p w14:paraId="08EC8CDE"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5E4D745"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id w:val="776832097"/>
                <w:placeholder>
                  <w:docPart w:val="4F55B6403CFB449E9FB7A1C64E77162D"/>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7235BDD" w14:textId="2DFC31DD" w:rsidR="00BC611E" w:rsidRPr="004A48F9" w:rsidRDefault="0032327F" w:rsidP="00173337">
                    <w:pPr>
                      <w:pStyle w:val="111"/>
                      <w:numPr>
                        <w:ilvl w:val="0"/>
                        <w:numId w:val="0"/>
                      </w:numPr>
                      <w:spacing w:after="0" w:line="240" w:lineRule="auto"/>
                      <w:jc w:val="left"/>
                      <w:rPr>
                        <w:rFonts w:asciiTheme="minorHAnsi" w:hAnsiTheme="minorHAnsi"/>
                      </w:rPr>
                    </w:pPr>
                    <w:r w:rsidRPr="004A48F9">
                      <w:rPr>
                        <w:rFonts w:asciiTheme="minorHAnsi" w:hAnsiTheme="minorHAnsi"/>
                      </w:rPr>
                      <w:t>Иркутская область, г. Черемхово, ул. Маяковского, 162, ТЭЦ-12</w:t>
                    </w:r>
                  </w:p>
                </w:tc>
              </w:sdtContent>
            </w:sdt>
          </w:tr>
          <w:tr w:rsidR="00C4575E" w:rsidRPr="00C4575E" w14:paraId="018D45DD" w14:textId="77777777" w:rsidTr="00F51B5E">
            <w:trPr>
              <w:tblCellSpacing w:w="42" w:type="dxa"/>
            </w:trPr>
            <w:tc>
              <w:tcPr>
                <w:tcW w:w="775" w:type="dxa"/>
                <w:vAlign w:val="center"/>
              </w:tcPr>
              <w:p w14:paraId="4A4388BE" w14:textId="77777777" w:rsidR="00C4575E" w:rsidRPr="00B56B74" w:rsidRDefault="00C4575E" w:rsidP="00F51B5E">
                <w:pPr>
                  <w:pStyle w:val="111"/>
                  <w:rPr>
                    <w:rFonts w:asciiTheme="minorHAnsi" w:hAnsiTheme="minorHAnsi"/>
                  </w:rPr>
                </w:pPr>
              </w:p>
            </w:tc>
            <w:tc>
              <w:tcPr>
                <w:tcW w:w="2893" w:type="dxa"/>
                <w:tcMar>
                  <w:left w:w="85" w:type="dxa"/>
                </w:tcMar>
                <w:vAlign w:val="center"/>
              </w:tcPr>
              <w:p w14:paraId="1BE1B253" w14:textId="77777777" w:rsidR="00C4575E" w:rsidRPr="00C4575E" w:rsidRDefault="00C4575E" w:rsidP="00F51B5E">
                <w:pPr>
                  <w:pStyle w:val="111"/>
                  <w:numPr>
                    <w:ilvl w:val="0"/>
                    <w:numId w:val="0"/>
                  </w:numPr>
                  <w:suppressAutoHyphens/>
                  <w:spacing w:after="0" w:line="240" w:lineRule="auto"/>
                  <w:jc w:val="left"/>
                  <w:rPr>
                    <w:rFonts w:asciiTheme="minorHAnsi" w:hAnsiTheme="minorHAnsi" w:cs="Calibri"/>
                    <w:color w:val="000000"/>
                  </w:rPr>
                </w:pPr>
                <w:r w:rsidRPr="00C4575E">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C82D0B3" w14:textId="65CB9A05" w:rsidR="00C4575E" w:rsidRPr="004A48F9" w:rsidRDefault="0032327F" w:rsidP="00F51B5E">
                <w:pPr>
                  <w:pStyle w:val="111"/>
                  <w:numPr>
                    <w:ilvl w:val="0"/>
                    <w:numId w:val="0"/>
                  </w:numPr>
                  <w:spacing w:after="0" w:line="240" w:lineRule="auto"/>
                  <w:jc w:val="left"/>
                  <w:rPr>
                    <w:rFonts w:asciiTheme="minorHAnsi" w:hAnsiTheme="minorHAnsi"/>
                  </w:rPr>
                </w:pPr>
                <w:r w:rsidRPr="004A48F9">
                  <w:t>С момента</w:t>
                </w:r>
                <w:r w:rsidR="004A48F9">
                  <w:t xml:space="preserve"> подписания</w:t>
                </w:r>
                <w:r w:rsidRPr="004A48F9">
                  <w:t xml:space="preserve"> договора по 31 декабря 2024 года</w:t>
                </w:r>
              </w:p>
            </w:tc>
          </w:tr>
          <w:tr w:rsidR="00C4575E" w:rsidRPr="00B56B74" w14:paraId="2FFE8255" w14:textId="77777777" w:rsidTr="00F51B5E">
            <w:trPr>
              <w:tblCellSpacing w:w="42" w:type="dxa"/>
            </w:trPr>
            <w:tc>
              <w:tcPr>
                <w:tcW w:w="775" w:type="dxa"/>
                <w:vAlign w:val="center"/>
              </w:tcPr>
              <w:p w14:paraId="23BDD2CE" w14:textId="77777777" w:rsidR="00C4575E" w:rsidRPr="00C4575E" w:rsidRDefault="00C4575E" w:rsidP="00F51B5E">
                <w:pPr>
                  <w:pStyle w:val="111"/>
                  <w:rPr>
                    <w:rFonts w:asciiTheme="minorHAnsi" w:hAnsiTheme="minorHAnsi"/>
                  </w:rPr>
                </w:pPr>
              </w:p>
            </w:tc>
            <w:tc>
              <w:tcPr>
                <w:tcW w:w="2893" w:type="dxa"/>
                <w:tcMar>
                  <w:left w:w="85" w:type="dxa"/>
                </w:tcMar>
                <w:vAlign w:val="center"/>
              </w:tcPr>
              <w:p w14:paraId="444CE00F" w14:textId="77777777" w:rsidR="00C4575E" w:rsidRPr="00C4575E" w:rsidRDefault="00C4575E" w:rsidP="00F51B5E">
                <w:pPr>
                  <w:pStyle w:val="111"/>
                  <w:numPr>
                    <w:ilvl w:val="0"/>
                    <w:numId w:val="0"/>
                  </w:numPr>
                  <w:suppressAutoHyphens/>
                  <w:spacing w:after="0" w:line="240" w:lineRule="auto"/>
                  <w:jc w:val="left"/>
                  <w:rPr>
                    <w:rFonts w:asciiTheme="minorHAnsi" w:hAnsiTheme="minorHAnsi" w:cs="Calibri"/>
                    <w:color w:val="000000"/>
                  </w:rPr>
                </w:pPr>
                <w:r w:rsidRPr="00C4575E">
                  <w:rPr>
                    <w:rFonts w:asciiTheme="minorHAnsi" w:hAnsiTheme="minorHAnsi" w:cs="Calibri"/>
                    <w:color w:val="000000"/>
                  </w:rPr>
                  <w:t>Срок (период, сроки) выполнения работ (оказания услуг)</w:t>
                </w:r>
              </w:p>
            </w:tc>
            <w:sdt>
              <w:sdtPr>
                <w:id w:val="509108617"/>
                <w:placeholder>
                  <w:docPart w:val="05B59E808AD149BB8208CC35C01D84F9"/>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43C7FC5" w14:textId="40E68A39" w:rsidR="00C4575E" w:rsidRPr="004A48F9" w:rsidRDefault="0032327F" w:rsidP="00F51B5E">
                    <w:pPr>
                      <w:pStyle w:val="111"/>
                      <w:numPr>
                        <w:ilvl w:val="0"/>
                        <w:numId w:val="0"/>
                      </w:numPr>
                      <w:spacing w:after="0" w:line="240" w:lineRule="auto"/>
                      <w:jc w:val="left"/>
                      <w:rPr>
                        <w:rFonts w:asciiTheme="minorHAnsi" w:hAnsiTheme="minorHAnsi"/>
                      </w:rPr>
                    </w:pPr>
                    <w:r w:rsidRPr="004A48F9">
                      <w:t xml:space="preserve">С момента </w:t>
                    </w:r>
                    <w:r w:rsidR="004A48F9">
                      <w:t xml:space="preserve">подписания </w:t>
                    </w:r>
                    <w:r w:rsidRPr="004A48F9">
                      <w:t>договора по 31 декабря 2024 года</w:t>
                    </w:r>
                  </w:p>
                </w:tc>
              </w:sdtContent>
            </w:sdt>
          </w:tr>
          <w:tr w:rsidR="00340768" w:rsidRPr="004A11C7" w14:paraId="6FF3C63C" w14:textId="77777777" w:rsidTr="00DD77B3">
            <w:trPr>
              <w:tblCellSpacing w:w="42" w:type="dxa"/>
            </w:trPr>
            <w:tc>
              <w:tcPr>
                <w:tcW w:w="775" w:type="dxa"/>
                <w:vAlign w:val="center"/>
              </w:tcPr>
              <w:p w14:paraId="51DAC195" w14:textId="77777777" w:rsidR="00340768" w:rsidRPr="00B56B74" w:rsidRDefault="00340768" w:rsidP="00DD77B3">
                <w:pPr>
                  <w:pStyle w:val="111"/>
                  <w:rPr>
                    <w:rFonts w:asciiTheme="minorHAnsi" w:hAnsiTheme="minorHAnsi"/>
                  </w:rPr>
                </w:pPr>
              </w:p>
            </w:tc>
            <w:tc>
              <w:tcPr>
                <w:tcW w:w="2893" w:type="dxa"/>
                <w:tcMar>
                  <w:left w:w="85" w:type="dxa"/>
                </w:tcMar>
                <w:vAlign w:val="center"/>
              </w:tcPr>
              <w:p w14:paraId="50414EA4" w14:textId="77777777" w:rsidR="00340768" w:rsidRPr="00B56B74" w:rsidRDefault="00340768" w:rsidP="00DD77B3">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472B76D" w14:textId="232E07CE" w:rsidR="00340768" w:rsidRPr="004A48F9" w:rsidRDefault="0032327F" w:rsidP="00DD77B3">
                <w:pPr>
                  <w:pStyle w:val="111"/>
                  <w:numPr>
                    <w:ilvl w:val="0"/>
                    <w:numId w:val="0"/>
                  </w:numPr>
                  <w:spacing w:after="0" w:line="240" w:lineRule="auto"/>
                  <w:jc w:val="left"/>
                  <w:rPr>
                    <w:rFonts w:asciiTheme="minorHAnsi" w:hAnsiTheme="minorHAnsi"/>
                  </w:rPr>
                </w:pPr>
                <w:r w:rsidRPr="004A48F9">
                  <w:fldChar w:fldCharType="begin"/>
                </w:r>
                <w:r w:rsidRPr="004A48F9">
                  <w:rPr>
                    <w:rFonts w:asciiTheme="minorHAnsi" w:hAnsiTheme="minorHAnsi"/>
                  </w:rPr>
                  <w:instrText xml:space="preserve"> MERGEFIELD Качество_результата_работ_услуг </w:instrText>
                </w:r>
                <w:r w:rsidRPr="004A48F9">
                  <w:fldChar w:fldCharType="separate"/>
                </w:r>
                <w:r w:rsidRPr="004A48F9">
                  <w:rPr>
                    <w:noProof/>
                  </w:rPr>
                  <w:t>В соответствии с технической документацией</w:t>
                </w:r>
                <w:r w:rsidRPr="004A48F9">
                  <w:fldChar w:fldCharType="end"/>
                </w:r>
              </w:p>
            </w:tc>
          </w:tr>
          <w:tr w:rsidR="00BC611E" w:rsidRPr="00B56B74" w14:paraId="25CF8C34" w14:textId="77777777" w:rsidTr="00173337">
            <w:trPr>
              <w:tblCellSpacing w:w="42" w:type="dxa"/>
            </w:trPr>
            <w:tc>
              <w:tcPr>
                <w:tcW w:w="775" w:type="dxa"/>
                <w:vAlign w:val="center"/>
              </w:tcPr>
              <w:p w14:paraId="7608CC87"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4A9B4410"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Цена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18EFEBE" w14:textId="15837A7B" w:rsidR="00BC611E" w:rsidRPr="004A48F9" w:rsidRDefault="00BC611E" w:rsidP="008B4448">
                <w:pPr>
                  <w:pStyle w:val="111"/>
                  <w:numPr>
                    <w:ilvl w:val="0"/>
                    <w:numId w:val="0"/>
                  </w:numPr>
                  <w:spacing w:after="0" w:line="240" w:lineRule="auto"/>
                  <w:jc w:val="left"/>
                  <w:rPr>
                    <w:rFonts w:asciiTheme="minorHAnsi" w:hAnsiTheme="minorHAnsi"/>
                  </w:rPr>
                </w:pPr>
                <w:r w:rsidRPr="004A48F9">
                  <w:rPr>
                    <w:rFonts w:asciiTheme="minorHAnsi" w:hAnsiTheme="minorHAnsi"/>
                  </w:rPr>
                  <w:t xml:space="preserve">Не больше </w:t>
                </w:r>
                <w:sdt>
                  <w:sdtPr>
                    <w:id w:val="1050041748"/>
                    <w:placeholder>
                      <w:docPart w:val="AEB1A1FD4C6147D58700A7EA5A32391D"/>
                    </w:placeholder>
                    <w15:color w:val="FFFF00"/>
                  </w:sdtPr>
                  <w:sdtEndPr/>
                  <w:sdtContent>
                    <w:r w:rsidR="008B4448" w:rsidRPr="004A48F9">
                      <w:rPr>
                        <w:noProof/>
                      </w:rPr>
                      <w:fldChar w:fldCharType="begin"/>
                    </w:r>
                    <w:r w:rsidR="008B4448" w:rsidRPr="004A48F9">
                      <w:rPr>
                        <w:noProof/>
                      </w:rPr>
                      <w:instrText xml:space="preserve"> MERGEFIELD  НМЦД \# "# ### ### ##0,00" \* MERGEFORMAT </w:instrText>
                    </w:r>
                    <w:r w:rsidR="008B4448" w:rsidRPr="004A48F9">
                      <w:rPr>
                        <w:noProof/>
                      </w:rPr>
                      <w:fldChar w:fldCharType="separate"/>
                    </w:r>
                    <w:r w:rsidR="004A48F9" w:rsidRPr="004A48F9">
                      <w:rPr>
                        <w:noProof/>
                      </w:rPr>
                      <w:t>204 000</w:t>
                    </w:r>
                    <w:r w:rsidR="008B4448" w:rsidRPr="004A48F9">
                      <w:rPr>
                        <w:noProof/>
                      </w:rPr>
                      <w:fldChar w:fldCharType="end"/>
                    </w:r>
                  </w:sdtContent>
                </w:sdt>
                <w:r w:rsidR="008B4448" w:rsidRPr="004A48F9">
                  <w:t xml:space="preserve"> </w:t>
                </w:r>
                <w:sdt>
                  <w:sdtPr>
                    <w:id w:val="1180080479"/>
                    <w:placeholder>
                      <w:docPart w:val="05484205E242490D8267152698F21872"/>
                    </w:placeholder>
                    <w15:color w:val="FFFF00"/>
                    <w:comboBox>
                      <w:listItem w:displayText="рублей" w:value="рублей"/>
                      <w:listItem w:displayText="долларов" w:value="долларов"/>
                      <w:listItem w:displayText="евро" w:value="евро"/>
                    </w:comboBox>
                  </w:sdtPr>
                  <w:sdtEndPr/>
                  <w:sdtContent>
                    <w:r w:rsidR="008B4448" w:rsidRPr="004A48F9">
                      <w:t>рублей</w:t>
                    </w:r>
                  </w:sdtContent>
                </w:sdt>
                <w:r w:rsidR="008B4448" w:rsidRPr="004A48F9">
                  <w:t xml:space="preserve"> </w:t>
                </w:r>
                <w:sdt>
                  <w:sdtPr>
                    <w:id w:val="576947419"/>
                    <w:placeholder>
                      <w:docPart w:val="90C83B7657AC4627B09199CAD25E1728"/>
                    </w:placeholder>
                    <w15:color w:val="FFFF00"/>
                    <w:comboBox>
                      <w:listItem w:displayText="без учета НДС" w:value="без учета НДС"/>
                      <w:listItem w:displayText="с учетом НДС" w:value="с учетом НДС"/>
                    </w:comboBox>
                  </w:sdtPr>
                  <w:sdtEndPr/>
                  <w:sdtContent>
                    <w:r w:rsidR="008B4448" w:rsidRPr="004A48F9">
                      <w:t>без учета НДС</w:t>
                    </w:r>
                  </w:sdtContent>
                </w:sdt>
              </w:p>
            </w:tc>
          </w:tr>
          <w:tr w:rsidR="00BC611E" w:rsidRPr="00B56B74" w14:paraId="6742D8C3" w14:textId="77777777" w:rsidTr="00173337">
            <w:trPr>
              <w:tblCellSpacing w:w="42" w:type="dxa"/>
            </w:trPr>
            <w:tc>
              <w:tcPr>
                <w:tcW w:w="775" w:type="dxa"/>
                <w:vAlign w:val="center"/>
              </w:tcPr>
              <w:p w14:paraId="26425DD1"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5B15D3DF"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6DABEAF35D854B179A4CCF8861EB45BB"/>
                </w:placeholder>
                <w15:color w:val="FFFF00"/>
              </w:sdtPr>
              <w:sdtEndPr/>
              <w:sdtContent>
                <w:sdt>
                  <w:sdtPr>
                    <w:id w:val="723107807"/>
                    <w:placeholder>
                      <w:docPart w:val="01696421687F4B9696F2C6CE5E2AF1C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F6DEDA5" w14:textId="1B6A94C7" w:rsidR="00BC611E" w:rsidRPr="004A48F9" w:rsidRDefault="004A48F9" w:rsidP="00173337">
                        <w:pPr>
                          <w:pStyle w:val="111"/>
                          <w:numPr>
                            <w:ilvl w:val="0"/>
                            <w:numId w:val="0"/>
                          </w:numPr>
                          <w:spacing w:after="0" w:line="240" w:lineRule="auto"/>
                          <w:jc w:val="left"/>
                          <w:rPr>
                            <w:rFonts w:asciiTheme="minorHAnsi" w:hAnsiTheme="minorHAnsi"/>
                          </w:rPr>
                        </w:pPr>
                        <w:r w:rsidRPr="004A48F9">
                          <w:t>Безналичный расчет</w:t>
                        </w:r>
                      </w:p>
                    </w:tc>
                  </w:sdtContent>
                </w:sdt>
              </w:sdtContent>
            </w:sdt>
          </w:tr>
          <w:tr w:rsidR="00BC611E" w:rsidRPr="00B56B74" w14:paraId="37AE4BFC" w14:textId="77777777" w:rsidTr="00173337">
            <w:trPr>
              <w:tblCellSpacing w:w="42" w:type="dxa"/>
            </w:trPr>
            <w:tc>
              <w:tcPr>
                <w:tcW w:w="775" w:type="dxa"/>
                <w:vAlign w:val="center"/>
              </w:tcPr>
              <w:p w14:paraId="0A829A91"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4F706B77"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391A423E1A3A4CE38229B26A93B85A3C"/>
                </w:placeholder>
                <w15:color w:val="FFFF00"/>
              </w:sdtPr>
              <w:sdtEndPr/>
              <w:sdtContent>
                <w:sdt>
                  <w:sdtPr>
                    <w:id w:val="1066838791"/>
                    <w:placeholder>
                      <w:docPart w:val="2582FA1878B54F6786462FFC9E28785F"/>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6D79650" w14:textId="4949C3A4" w:rsidR="00BC611E" w:rsidRPr="004A11C7" w:rsidRDefault="00A102D7"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separate"/>
                        </w:r>
                        <w:r w:rsidRPr="00907C2B">
                          <w:rPr>
                            <w:noProof/>
                          </w:rPr>
                          <w:t>не позднее 7 (семи) рабочих дней</w:t>
                        </w:r>
                        <w:r w:rsidRPr="004A11C7">
                          <w:rPr>
                            <w:noProof/>
                          </w:rPr>
                          <w:fldChar w:fldCharType="end"/>
                        </w:r>
                      </w:p>
                    </w:tc>
                  </w:sdtContent>
                </w:sdt>
              </w:sdtContent>
            </w:sdt>
          </w:tr>
          <w:tr w:rsidR="00BC611E" w:rsidRPr="00B56B74" w14:paraId="5D6C7360" w14:textId="77777777" w:rsidTr="00173337">
            <w:trPr>
              <w:tblCellSpacing w:w="42" w:type="dxa"/>
            </w:trPr>
            <w:tc>
              <w:tcPr>
                <w:tcW w:w="775" w:type="dxa"/>
                <w:vAlign w:val="center"/>
              </w:tcPr>
              <w:p w14:paraId="34A5E2FB"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5B018841"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15A77D99C86049C38791DD6B39E87DB0"/>
                </w:placeholder>
                <w15:color w:val="FFFF00"/>
              </w:sdtPr>
              <w:sdtEndPr/>
              <w:sdtContent>
                <w:sdt>
                  <w:sdtPr>
                    <w:id w:val="552278863"/>
                    <w:placeholder>
                      <w:docPart w:val="CB0E9EE953DD4FFAB23CB5943D77D119"/>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4D513FB" w14:textId="7CC874A3" w:rsidR="00BC611E" w:rsidRPr="004A11C7" w:rsidRDefault="00A102D7" w:rsidP="00173337">
                        <w:pPr>
                          <w:pStyle w:val="111"/>
                          <w:numPr>
                            <w:ilvl w:val="0"/>
                            <w:numId w:val="0"/>
                          </w:numPr>
                          <w:spacing w:after="0" w:line="240" w:lineRule="auto"/>
                          <w:jc w:val="left"/>
                          <w:rPr>
                            <w:rFonts w:asciiTheme="minorHAnsi" w:hAnsiTheme="minorHAnsi"/>
                          </w:rPr>
                        </w:pPr>
                        <w:r w:rsidRPr="00B92C67">
                          <w:rPr>
                            <w:noProof/>
                          </w:rPr>
                          <w:t>Со дня подписания заказчиком документа о приемке поставленного товара (выполненной работы, оказанной услуги) по договору</w:t>
                        </w:r>
                      </w:p>
                    </w:tc>
                  </w:sdtContent>
                </w:sdt>
              </w:sdtContent>
            </w:sdt>
          </w:tr>
          <w:tr w:rsidR="00BC611E" w:rsidRPr="00B56B74" w14:paraId="34713FC3" w14:textId="77777777" w:rsidTr="00173337">
            <w:trPr>
              <w:tblCellSpacing w:w="42" w:type="dxa"/>
            </w:trPr>
            <w:tc>
              <w:tcPr>
                <w:tcW w:w="775" w:type="dxa"/>
                <w:vAlign w:val="center"/>
              </w:tcPr>
              <w:p w14:paraId="249318FF"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3A32B06D"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1442657212"/>
                <w:placeholder>
                  <w:docPart w:val="85C6BDB8DB034B7C863D7987274AA663"/>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5A70B81" w14:textId="5AD826EE" w:rsidR="00BC611E" w:rsidRPr="004A11C7" w:rsidRDefault="00A102D7" w:rsidP="00173337">
                    <w:pPr>
                      <w:pStyle w:val="111"/>
                      <w:numPr>
                        <w:ilvl w:val="0"/>
                        <w:numId w:val="0"/>
                      </w:numPr>
                      <w:spacing w:after="0" w:line="240" w:lineRule="auto"/>
                      <w:jc w:val="left"/>
                      <w:rPr>
                        <w:rFonts w:asciiTheme="minorHAnsi" w:hAnsiTheme="minorHAnsi"/>
                      </w:rPr>
                    </w:pPr>
                    <w:r w:rsidRPr="00B92C67">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p>
                </w:tc>
              </w:sdtContent>
            </w:sdt>
          </w:tr>
          <w:tr w:rsidR="00BC611E" w:rsidRPr="00B56B74" w14:paraId="280E8A66" w14:textId="77777777" w:rsidTr="00173337">
            <w:trPr>
              <w:tblCellSpacing w:w="42" w:type="dxa"/>
            </w:trPr>
            <w:tc>
              <w:tcPr>
                <w:tcW w:w="775" w:type="dxa"/>
                <w:vAlign w:val="center"/>
              </w:tcPr>
              <w:p w14:paraId="77A7E4E4"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F0502D9"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sidR="00371BF2">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sidR="00371BF2">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E4B4121" w14:textId="706BB3C5" w:rsidR="00BC611E" w:rsidRPr="004A11C7" w:rsidRDefault="003745FD" w:rsidP="00173337">
                <w:pPr>
                  <w:pStyle w:val="111"/>
                  <w:numPr>
                    <w:ilvl w:val="0"/>
                    <w:numId w:val="0"/>
                  </w:numPr>
                  <w:spacing w:after="0" w:line="240" w:lineRule="auto"/>
                  <w:jc w:val="left"/>
                  <w:rPr>
                    <w:rFonts w:asciiTheme="minorHAnsi" w:hAnsiTheme="minorHAnsi"/>
                  </w:rPr>
                </w:pPr>
                <w:sdt>
                  <w:sdtPr>
                    <w:id w:val="-876460353"/>
                    <w:placeholder>
                      <w:docPart w:val="DFE1CFFAA9C04B179A070D5FB79EAD79"/>
                    </w:placeholder>
                    <w15:color w:val="FFFF00"/>
                  </w:sdtPr>
                  <w:sdtEndPr/>
                  <w:sdtContent>
                    <w:r w:rsidR="00A102D7">
                      <w:t>Не менее 1 года</w:t>
                    </w:r>
                  </w:sdtContent>
                </w:sdt>
              </w:p>
            </w:tc>
          </w:tr>
          <w:tr w:rsidR="00C4575E" w:rsidRPr="00B56B74" w14:paraId="218A654A" w14:textId="77777777" w:rsidTr="00DD77B3">
            <w:trPr>
              <w:tblCellSpacing w:w="42" w:type="dxa"/>
            </w:trPr>
            <w:tc>
              <w:tcPr>
                <w:tcW w:w="775" w:type="dxa"/>
                <w:vAlign w:val="center"/>
              </w:tcPr>
              <w:p w14:paraId="50E024D3" w14:textId="77777777" w:rsidR="00C4575E" w:rsidRPr="00B56B74" w:rsidRDefault="00C4575E" w:rsidP="00C4575E">
                <w:pPr>
                  <w:pStyle w:val="111"/>
                </w:pPr>
              </w:p>
            </w:tc>
            <w:tc>
              <w:tcPr>
                <w:tcW w:w="2893" w:type="dxa"/>
                <w:tcMar>
                  <w:left w:w="85" w:type="dxa"/>
                </w:tcMar>
                <w:vAlign w:val="center"/>
              </w:tcPr>
              <w:p w14:paraId="41F18E37" w14:textId="77777777" w:rsidR="00C4575E" w:rsidRPr="00C4575E" w:rsidRDefault="00C4575E" w:rsidP="00C4575E">
                <w:pPr>
                  <w:pStyle w:val="afffff"/>
                  <w:jc w:val="both"/>
                  <w:rPr>
                    <w:rFonts w:asciiTheme="minorHAnsi" w:hAnsiTheme="minorHAnsi"/>
                    <w:sz w:val="20"/>
                  </w:rPr>
                </w:pPr>
                <w:proofErr w:type="gramStart"/>
                <w:r w:rsidRPr="00C4575E">
                  <w:rPr>
                    <w:rFonts w:asciiTheme="minorHAnsi" w:hAnsiTheme="minorHAnsi" w:cs="Calibri"/>
                    <w:color w:val="000000"/>
                    <w:sz w:val="20"/>
                  </w:rPr>
                  <w:t>Доля работ (услуг)</w:t>
                </w:r>
                <w:proofErr w:type="gramEnd"/>
                <w:r w:rsidRPr="00C4575E">
                  <w:rPr>
                    <w:rFonts w:asciiTheme="minorHAnsi" w:hAnsiTheme="minorHAnsi" w:cs="Calibri"/>
                    <w:color w:val="000000"/>
                    <w:sz w:val="20"/>
                  </w:rPr>
                  <w:t xml:space="preserve">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AE9AC78" w14:textId="0C245864" w:rsidR="00C4575E" w:rsidRPr="002C5180" w:rsidRDefault="00A102D7" w:rsidP="00C4575E">
                <w:pPr>
                  <w:pStyle w:val="111"/>
                  <w:numPr>
                    <w:ilvl w:val="0"/>
                    <w:numId w:val="0"/>
                  </w:numPr>
                  <w:spacing w:after="0" w:line="240" w:lineRule="auto"/>
                  <w:jc w:val="left"/>
                  <w:rPr>
                    <w:rFonts w:asciiTheme="minorHAnsi" w:hAnsiTheme="minorHAnsi"/>
                    <w:noProof/>
                  </w:rPr>
                </w:pP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sidRPr="00B92C67">
                  <w:rPr>
                    <w:noProof/>
                  </w:rPr>
                  <w:t>не меньше 70%.</w:t>
                </w:r>
                <w:r w:rsidRPr="002C5180">
                  <w:rPr>
                    <w:noProof/>
                  </w:rPr>
                  <w:fldChar w:fldCharType="end"/>
                </w:r>
                <w:r w:rsidRPr="002C5180">
                  <w:rPr>
                    <w:noProof/>
                  </w:rPr>
                  <w:fldChar w:fldCharType="end"/>
                </w:r>
              </w:p>
            </w:tc>
          </w:tr>
          <w:tr w:rsidR="004D52E3" w:rsidRPr="00B56B74" w14:paraId="52E3641A" w14:textId="77777777" w:rsidTr="00017157">
            <w:trPr>
              <w:tblCellSpacing w:w="42" w:type="dxa"/>
            </w:trPr>
            <w:tc>
              <w:tcPr>
                <w:tcW w:w="775" w:type="dxa"/>
                <w:vAlign w:val="center"/>
              </w:tcPr>
              <w:p w14:paraId="555C9EB9" w14:textId="77777777" w:rsidR="004D52E3" w:rsidRPr="00B56B74" w:rsidRDefault="004D52E3" w:rsidP="00017157">
                <w:pPr>
                  <w:pStyle w:val="111"/>
                </w:pPr>
              </w:p>
            </w:tc>
            <w:tc>
              <w:tcPr>
                <w:tcW w:w="2893" w:type="dxa"/>
                <w:tcMar>
                  <w:left w:w="85" w:type="dxa"/>
                </w:tcMar>
                <w:vAlign w:val="center"/>
              </w:tcPr>
              <w:p w14:paraId="5D420D0D" w14:textId="77777777" w:rsidR="004D52E3" w:rsidRPr="002C5180" w:rsidRDefault="004D52E3" w:rsidP="00017157">
                <w:pPr>
                  <w:pStyle w:val="afffff"/>
                  <w:jc w:val="both"/>
                  <w:rPr>
                    <w:rFonts w:asciiTheme="minorHAnsi" w:hAnsiTheme="minorHAnsi"/>
                    <w:sz w:val="20"/>
                  </w:rPr>
                </w:pPr>
                <w:r>
                  <w:rPr>
                    <w:rFonts w:asciiTheme="minorHAnsi" w:hAnsiTheme="minorHAnsi" w:cs="Calibri"/>
                    <w:color w:val="000000"/>
                    <w:sz w:val="20"/>
                  </w:rPr>
                  <w:t>Срок действия оферты</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9FB9080" w14:textId="15762093" w:rsidR="004D52E3" w:rsidRPr="002C5180" w:rsidRDefault="00A102D7" w:rsidP="00017157">
                <w:pPr>
                  <w:pStyle w:val="111"/>
                  <w:numPr>
                    <w:ilvl w:val="0"/>
                    <w:numId w:val="0"/>
                  </w:numPr>
                  <w:spacing w:after="0" w:line="240" w:lineRule="auto"/>
                  <w:jc w:val="left"/>
                  <w:rPr>
                    <w:rFonts w:asciiTheme="minorHAnsi" w:hAnsiTheme="minorHAnsi"/>
                    <w:noProof/>
                  </w:rPr>
                </w:pPr>
                <w:r>
                  <w:rPr>
                    <w:noProof/>
                  </w:rPr>
                  <w:t>Не является офертой</w:t>
                </w:r>
              </w:p>
            </w:tc>
          </w:tr>
          <w:tr w:rsidR="004E5982" w:rsidRPr="00B56B74" w14:paraId="3384437A" w14:textId="77777777" w:rsidTr="00AF622A">
            <w:trPr>
              <w:tblCellSpacing w:w="42" w:type="dxa"/>
            </w:trPr>
            <w:tc>
              <w:tcPr>
                <w:tcW w:w="775" w:type="dxa"/>
                <w:vAlign w:val="center"/>
              </w:tcPr>
              <w:p w14:paraId="78841EF8" w14:textId="0BC90ED0" w:rsidR="004E5982" w:rsidRPr="00B56B74" w:rsidRDefault="004E5982" w:rsidP="00AF622A">
                <w:pPr>
                  <w:pStyle w:val="111"/>
                </w:pPr>
              </w:p>
            </w:tc>
            <w:tc>
              <w:tcPr>
                <w:tcW w:w="2893" w:type="dxa"/>
                <w:tcMar>
                  <w:left w:w="85" w:type="dxa"/>
                </w:tcMar>
                <w:vAlign w:val="center"/>
              </w:tcPr>
              <w:p w14:paraId="7FA51503" w14:textId="77777777" w:rsidR="004E5982" w:rsidRPr="002C5180" w:rsidRDefault="004E5982" w:rsidP="00AF622A">
                <w:pPr>
                  <w:pStyle w:val="afffff"/>
                  <w:jc w:val="both"/>
                  <w:rPr>
                    <w:rFonts w:cs="Calibri"/>
                    <w:color w:val="000000"/>
                  </w:rPr>
                </w:pPr>
                <w:r w:rsidRPr="00CC4635">
                  <w:rPr>
                    <w:rFonts w:asciiTheme="minorHAnsi" w:hAnsiTheme="minorHAnsi" w:cs="Calibri"/>
                    <w:color w:val="000000"/>
                    <w:sz w:val="2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B241D48" w14:textId="4E829EC8" w:rsidR="004E5982" w:rsidRPr="002C5180" w:rsidRDefault="00A102D7" w:rsidP="00AF622A">
                <w:pPr>
                  <w:pStyle w:val="111"/>
                  <w:numPr>
                    <w:ilvl w:val="0"/>
                    <w:numId w:val="0"/>
                  </w:numPr>
                  <w:spacing w:after="0" w:line="240" w:lineRule="auto"/>
                  <w:jc w:val="left"/>
                  <w:rPr>
                    <w:noProof/>
                  </w:rPr>
                </w:pPr>
                <w:r>
                  <w:rPr>
                    <w:noProof/>
                  </w:rPr>
                  <w:fldChar w:fldCharType="begin"/>
                </w:r>
                <w:r>
                  <w:rPr>
                    <w:noProof/>
                  </w:rPr>
                  <w:instrText xml:space="preserve"> MERGEFIELD Иные_Требования_к_предложениям </w:instrText>
                </w:r>
                <w:r>
                  <w:rPr>
                    <w:noProof/>
                  </w:rPr>
                  <w:fldChar w:fldCharType="separate"/>
                </w:r>
                <w:r w:rsidRPr="00B92C67">
                  <w:rPr>
                    <w:noProof/>
                  </w:rPr>
                  <w:t>Требование не установлено</w:t>
                </w:r>
                <w:r>
                  <w:rPr>
                    <w:noProof/>
                  </w:rPr>
                  <w:fldChar w:fldCharType="end"/>
                </w:r>
              </w:p>
            </w:tc>
          </w:tr>
        </w:tbl>
      </w:sdtContent>
    </w:sdt>
    <w:permEnd w:id="518207615"/>
    <w:p w14:paraId="741D5D95" w14:textId="77777777" w:rsidR="00BC611E" w:rsidRPr="000A2007" w:rsidRDefault="00BC611E" w:rsidP="00BC611E">
      <w:pPr>
        <w:pStyle w:val="113"/>
      </w:pPr>
      <w:r>
        <w:t>Требования б</w:t>
      </w:r>
      <w:r w:rsidRPr="000A2007">
        <w:t>езопасност</w:t>
      </w:r>
      <w:r>
        <w:t>и</w:t>
      </w:r>
    </w:p>
    <w:permStart w:id="1806574149" w:edGrp="everyone" w:displacedByCustomXml="next"/>
    <w:sdt>
      <w:sdtPr>
        <w:alias w:val="Требования к безопасности"/>
        <w:tag w:val="Требования к безопасности"/>
        <w:id w:val="677928854"/>
        <w:placeholder>
          <w:docPart w:val="0D902B1E3E624D02B98DB2AEF7D9BB39"/>
        </w:placeholder>
        <w15:color w:val="FFFF00"/>
      </w:sdtPr>
      <w:sdtEndPr/>
      <w:sdtContent>
        <w:p w14:paraId="71E20E8B" w14:textId="77777777" w:rsidR="009A7368"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A102D7" w:rsidRPr="00A102D7">
            <w:rPr>
              <w:noProof/>
              <w:color w:val="C00000"/>
            </w:rPr>
            <w:t xml:space="preserve"> </w:t>
          </w:r>
          <w:r w:rsidR="00A102D7" w:rsidRPr="00A102D7">
            <w:rPr>
              <w:noProof/>
              <w:color w:val="auto"/>
            </w:rPr>
            <w:t>Правила по охране труда при работе на высоте (Приказ Минтруда России от N 782н от 16 ноября 2020 года</w:t>
          </w:r>
          <w:r w:rsidR="00402B62" w:rsidRPr="00A102D7">
            <w:rPr>
              <w:noProof/>
              <w:color w:val="auto"/>
            </w:rPr>
            <w:t>»</w:t>
          </w:r>
          <w:r>
            <w:rPr>
              <w:noProof/>
            </w:rPr>
            <w:fldChar w:fldCharType="end"/>
          </w:r>
        </w:p>
        <w:p w14:paraId="259C1B29" w14:textId="0854CE01" w:rsidR="00BC611E" w:rsidRDefault="009A7368" w:rsidP="00BC611E">
          <w:pPr>
            <w:pStyle w:val="111"/>
          </w:pPr>
          <w:r w:rsidRPr="00222070">
            <w:rPr>
              <w:noProof/>
            </w:rPr>
            <w:t>Правила пожарной безопасности для энергетических предприятий РД 153-34.0-03.301-00</w:t>
          </w:r>
        </w:p>
      </w:sdtContent>
    </w:sdt>
    <w:permEnd w:id="1806574149" w:displacedByCustomXml="prev"/>
    <w:p w14:paraId="70CABB73" w14:textId="77777777" w:rsidR="00BC611E" w:rsidRDefault="00BC611E" w:rsidP="00BC611E">
      <w:pPr>
        <w:pStyle w:val="113"/>
      </w:pPr>
      <w:r>
        <w:t xml:space="preserve">Требования </w:t>
      </w:r>
      <w:r w:rsidR="000943A0">
        <w:t>иные</w:t>
      </w:r>
    </w:p>
    <w:permStart w:id="371608631" w:edGrp="everyone" w:displacedByCustomXml="next"/>
    <w:sdt>
      <w:sdtPr>
        <w:alias w:val="Требования к техническому предложению"/>
        <w:tag w:val="Требования к техническому предложению"/>
        <w:id w:val="-2981099"/>
        <w:lock w:val="sdtLocked"/>
        <w:placeholder>
          <w:docPart w:val="8AEC48226CE34BA299507A7993635807"/>
        </w:placeholder>
        <w15:color w:val="FFFF00"/>
      </w:sdtPr>
      <w:sdtEndPr/>
      <w:sdtContent>
        <w:p w14:paraId="2C861687" w14:textId="77777777" w:rsidR="00A26DCD" w:rsidRDefault="00A26DCD" w:rsidP="00A26DCD">
          <w:pPr>
            <w:pStyle w:val="1113"/>
          </w:pPr>
          <w:r>
            <w:t>Товары (материалы, оборудование): должны быть новыми: не должны быть ранее использованными, длительного хранения, восстановленными или модернизированными; не должны быть в залоге, под арестом или иным обременением.</w:t>
          </w:r>
        </w:p>
        <w:p w14:paraId="2F1AF450" w14:textId="77777777" w:rsidR="00BC611E" w:rsidRDefault="00A26DCD" w:rsidP="009B2AFD">
          <w:pPr>
            <w:pStyle w:val="1113"/>
          </w:pPr>
          <w:r>
            <w:t>Требования к продукции представлены в техническом задании, дефектной ведомости, сметной документации, других документах, описывающих требования к такой продукции, и прилагаемых к настоящей документации о закупке</w:t>
          </w:r>
          <w:r w:rsidR="00BC611E">
            <w:t>.</w:t>
          </w:r>
        </w:p>
      </w:sdtContent>
    </w:sdt>
    <w:permEnd w:id="371608631" w:displacedByCustomXml="prev"/>
    <w:p w14:paraId="2553B983" w14:textId="77777777" w:rsidR="00BA5F6B" w:rsidRDefault="00BA5F6B" w:rsidP="00353922">
      <w:pPr>
        <w:pStyle w:val="1113"/>
        <w:numPr>
          <w:ilvl w:val="0"/>
          <w:numId w:val="0"/>
        </w:numPr>
      </w:pPr>
    </w:p>
    <w:p w14:paraId="07A75883" w14:textId="77777777" w:rsidR="009A7368" w:rsidRPr="009A7368" w:rsidRDefault="009A7368" w:rsidP="009A7368">
      <w:pPr>
        <w:rPr>
          <w:lang w:eastAsia="ru-RU"/>
        </w:rPr>
      </w:pPr>
    </w:p>
    <w:p w14:paraId="765E52A6" w14:textId="77777777" w:rsidR="009A7368" w:rsidRPr="009A7368" w:rsidRDefault="009A7368" w:rsidP="009A7368">
      <w:pPr>
        <w:rPr>
          <w:lang w:eastAsia="ru-RU"/>
        </w:rPr>
      </w:pPr>
    </w:p>
    <w:p w14:paraId="5836A97C" w14:textId="77777777" w:rsidR="009A7368" w:rsidRPr="009A7368" w:rsidRDefault="009A7368" w:rsidP="009A7368">
      <w:pPr>
        <w:rPr>
          <w:lang w:eastAsia="ru-RU"/>
        </w:rPr>
      </w:pPr>
    </w:p>
    <w:p w14:paraId="58D36CA3" w14:textId="77777777" w:rsidR="009A7368" w:rsidRPr="009A7368" w:rsidRDefault="009A7368" w:rsidP="009A7368">
      <w:pPr>
        <w:rPr>
          <w:lang w:eastAsia="ru-RU"/>
        </w:rPr>
      </w:pPr>
    </w:p>
    <w:p w14:paraId="6CED3312" w14:textId="77777777" w:rsidR="009A7368" w:rsidRPr="009A7368" w:rsidRDefault="009A7368" w:rsidP="009A7368">
      <w:pPr>
        <w:rPr>
          <w:lang w:eastAsia="ru-RU"/>
        </w:rPr>
      </w:pPr>
    </w:p>
    <w:p w14:paraId="71A0D438" w14:textId="23F61D2F" w:rsidR="009A7368" w:rsidRDefault="009A7368" w:rsidP="009A7368">
      <w:pPr>
        <w:tabs>
          <w:tab w:val="left" w:pos="3735"/>
        </w:tabs>
        <w:rPr>
          <w:rFonts w:eastAsia="Times New Roman" w:cs="Arial"/>
          <w:color w:val="000000" w:themeColor="text1"/>
          <w:lang w:eastAsia="ru-RU"/>
        </w:rPr>
      </w:pPr>
      <w:r>
        <w:rPr>
          <w:rFonts w:eastAsia="Times New Roman" w:cs="Arial"/>
          <w:color w:val="000000" w:themeColor="text1"/>
          <w:lang w:eastAsia="ru-RU"/>
        </w:rPr>
        <w:tab/>
      </w:r>
    </w:p>
    <w:p w14:paraId="381B6E8A" w14:textId="3F726E16" w:rsidR="009A7368" w:rsidRPr="009A7368" w:rsidRDefault="009A7368" w:rsidP="009A7368">
      <w:pPr>
        <w:tabs>
          <w:tab w:val="left" w:pos="3735"/>
        </w:tabs>
        <w:rPr>
          <w:lang w:eastAsia="ru-RU"/>
        </w:rPr>
        <w:sectPr w:rsidR="009A7368" w:rsidRPr="009A7368" w:rsidSect="00243AC8">
          <w:footerReference w:type="default" r:id="rId12"/>
          <w:pgSz w:w="11906" w:h="16838"/>
          <w:pgMar w:top="709" w:right="1701" w:bottom="1276" w:left="1701" w:header="709" w:footer="709" w:gutter="0"/>
          <w:cols w:space="708"/>
          <w:docGrid w:linePitch="360"/>
        </w:sectPr>
      </w:pPr>
      <w:r>
        <w:rPr>
          <w:lang w:eastAsia="ru-RU"/>
        </w:rPr>
        <w:tab/>
      </w:r>
    </w:p>
    <w:p w14:paraId="0F6C76EF" w14:textId="77777777" w:rsidR="00BE3194" w:rsidRDefault="00BE3194" w:rsidP="00BE3194">
      <w:pPr>
        <w:pStyle w:val="1"/>
      </w:pPr>
      <w:bookmarkStart w:id="6" w:name="_Ref534988715"/>
      <w:bookmarkStart w:id="7" w:name="_Toc143602463"/>
      <w:r w:rsidRPr="007872F0">
        <w:lastRenderedPageBreak/>
        <w:t xml:space="preserve">Требования к участникам </w:t>
      </w:r>
      <w:r>
        <w:t>закупки</w:t>
      </w:r>
      <w:bookmarkEnd w:id="6"/>
      <w:bookmarkEnd w:id="7"/>
    </w:p>
    <w:p w14:paraId="4F1B5749" w14:textId="77777777" w:rsidR="00BE3194" w:rsidRDefault="006F2981" w:rsidP="002B3785">
      <w:pPr>
        <w:pStyle w:val="113"/>
      </w:pPr>
      <w:bookmarkStart w:id="8" w:name="_Ref536436102"/>
      <w:r>
        <w:t>Перечень</w:t>
      </w:r>
      <w:r w:rsidR="00B377D5" w:rsidRPr="00B377D5">
        <w:t xml:space="preserve"> </w:t>
      </w:r>
      <w:r w:rsidR="00B377D5">
        <w:t>общих</w:t>
      </w:r>
      <w:r>
        <w:t xml:space="preserve"> т</w:t>
      </w:r>
      <w:r w:rsidR="00B27C69">
        <w:t>ребований к участникам закупки</w:t>
      </w:r>
      <w:bookmarkEnd w:id="8"/>
    </w:p>
    <w:tbl>
      <w:tblPr>
        <w:tblStyle w:val="affffb"/>
        <w:tblW w:w="9072" w:type="dxa"/>
        <w:tblLayout w:type="fixed"/>
        <w:tblLook w:val="04A0" w:firstRow="1" w:lastRow="0" w:firstColumn="1" w:lastColumn="0" w:noHBand="0" w:noVBand="1"/>
      </w:tblPr>
      <w:tblGrid>
        <w:gridCol w:w="405"/>
        <w:gridCol w:w="4273"/>
        <w:gridCol w:w="4394"/>
      </w:tblGrid>
      <w:tr w:rsidR="005A2C97" w:rsidRPr="00DE3FEE" w14:paraId="1400DF52" w14:textId="77777777" w:rsidTr="001B3E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6F068A7" w14:textId="77777777" w:rsidR="005A2C97" w:rsidRPr="00DE3FEE" w:rsidRDefault="005A2C97" w:rsidP="005A2C97">
            <w:pPr>
              <w:suppressAutoHyphens/>
              <w:rPr>
                <w:rFonts w:cstheme="minorHAnsi"/>
                <w:color w:val="000000" w:themeColor="text1"/>
              </w:rPr>
            </w:pPr>
            <w:r w:rsidRPr="00DE3FEE">
              <w:rPr>
                <w:rFonts w:cstheme="minorHAnsi"/>
                <w:color w:val="000000" w:themeColor="text1"/>
              </w:rPr>
              <w:t>№</w:t>
            </w:r>
          </w:p>
        </w:tc>
        <w:tc>
          <w:tcPr>
            <w:tcW w:w="4273" w:type="dxa"/>
            <w:vAlign w:val="center"/>
          </w:tcPr>
          <w:p w14:paraId="2FEBC668"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Требование</w:t>
            </w:r>
          </w:p>
        </w:tc>
        <w:tc>
          <w:tcPr>
            <w:tcW w:w="4394" w:type="dxa"/>
            <w:tcBorders>
              <w:bottom w:val="none" w:sz="0" w:space="0" w:color="auto"/>
            </w:tcBorders>
            <w:vAlign w:val="center"/>
          </w:tcPr>
          <w:p w14:paraId="0327414D"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Документы (сведения), подтверждающие соответствие требованию</w:t>
            </w:r>
          </w:p>
        </w:tc>
      </w:tr>
      <w:tr w:rsidR="00271732" w:rsidRPr="00DE3FEE" w14:paraId="0A12A278" w14:textId="77777777" w:rsidTr="001B3E07">
        <w:trPr>
          <w:cnfStyle w:val="000000100000" w:firstRow="0" w:lastRow="0" w:firstColumn="0" w:lastColumn="0" w:oddVBand="0" w:evenVBand="0" w:oddHBand="1" w:evenHBand="0"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084170D"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6674F210"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закупки является юридическое лицо;</w:t>
            </w:r>
          </w:p>
        </w:tc>
        <w:tc>
          <w:tcPr>
            <w:tcW w:w="4394" w:type="dxa"/>
            <w:vMerge w:val="restart"/>
            <w:vAlign w:val="center"/>
          </w:tcPr>
          <w:p w14:paraId="2F772D53"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 заявки на участие закупки</w:t>
            </w:r>
            <w:r w:rsidRPr="00DE3FEE">
              <w:rPr>
                <w:rFonts w:cstheme="minorHAnsi"/>
                <w:color w:val="000000" w:themeColor="text1"/>
              </w:rPr>
              <w:t xml:space="preserve"> </w:t>
            </w:r>
          </w:p>
        </w:tc>
      </w:tr>
      <w:tr w:rsidR="00271732" w:rsidRPr="00DE3FEE" w14:paraId="5979AE7B" w14:textId="77777777" w:rsidTr="001B3E07">
        <w:trPr>
          <w:cnfStyle w:val="000000010000" w:firstRow="0" w:lastRow="0" w:firstColumn="0" w:lastColumn="0" w:oddVBand="0" w:evenVBand="0" w:oddHBand="0" w:evenHBand="1"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7EF9CDB"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0E612712"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закупки является индивидуальный предприниматель;</w:t>
            </w:r>
          </w:p>
        </w:tc>
        <w:tc>
          <w:tcPr>
            <w:tcW w:w="4394" w:type="dxa"/>
            <w:vMerge/>
            <w:vAlign w:val="center"/>
          </w:tcPr>
          <w:p w14:paraId="4024A924"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271732" w:rsidRPr="00DE3FEE" w14:paraId="3F0D4D95"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C278DCF"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047811F9"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 xml:space="preserve">Идентификационный номер налогоплательщика </w:t>
            </w:r>
            <w:proofErr w:type="gramStart"/>
            <w:r w:rsidRPr="00DE3FEE">
              <w:rPr>
                <w:rFonts w:cstheme="minorHAnsi"/>
                <w:color w:val="000000" w:themeColor="text1"/>
              </w:rPr>
              <w:t>участника  закупки</w:t>
            </w:r>
            <w:proofErr w:type="gramEnd"/>
            <w:r w:rsidRPr="00DE3FEE">
              <w:rPr>
                <w:rFonts w:cstheme="minorHAnsi"/>
                <w:color w:val="000000" w:themeColor="text1"/>
              </w:rPr>
              <w:t xml:space="preserve">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tc>
        <w:tc>
          <w:tcPr>
            <w:tcW w:w="4394" w:type="dxa"/>
            <w:vMerge/>
            <w:vAlign w:val="center"/>
          </w:tcPr>
          <w:p w14:paraId="0D5633C9"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r>
      <w:tr w:rsidR="00271732" w:rsidRPr="00DE3FEE" w14:paraId="32BC7487" w14:textId="77777777" w:rsidTr="001B3E0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C66235E"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7567CFF8"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закупки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tc>
        <w:tc>
          <w:tcPr>
            <w:tcW w:w="4394" w:type="dxa"/>
            <w:vMerge/>
            <w:vAlign w:val="center"/>
          </w:tcPr>
          <w:p w14:paraId="2AA262FE"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9A7368" w:rsidRPr="00DE3FEE" w14:paraId="4CD4EFA0"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2CF391C" w14:textId="77777777" w:rsidR="009A7368" w:rsidRPr="00DE3FEE" w:rsidRDefault="009A7368" w:rsidP="009A7368">
            <w:pPr>
              <w:pStyle w:val="ac"/>
              <w:numPr>
                <w:ilvl w:val="0"/>
                <w:numId w:val="6"/>
              </w:numPr>
              <w:suppressAutoHyphens/>
              <w:jc w:val="both"/>
              <w:rPr>
                <w:rFonts w:cstheme="minorHAnsi"/>
                <w:color w:val="000000" w:themeColor="text1"/>
              </w:rPr>
            </w:pPr>
          </w:p>
        </w:tc>
        <w:tc>
          <w:tcPr>
            <w:tcW w:w="4273" w:type="dxa"/>
            <w:vAlign w:val="center"/>
          </w:tcPr>
          <w:p w14:paraId="62CEA762" w14:textId="77777777" w:rsidR="009A7368" w:rsidRPr="00DE3FEE" w:rsidRDefault="009A7368" w:rsidP="009A7368">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П</w:t>
            </w:r>
            <w:r w:rsidRPr="00DE3FEE">
              <w:rPr>
                <w:rFonts w:cstheme="minorHAnsi"/>
                <w:color w:val="000000" w:themeColor="text1"/>
              </w:rPr>
              <w:t>одтвержд</w:t>
            </w:r>
            <w:r>
              <w:rPr>
                <w:rFonts w:cstheme="minorHAnsi"/>
                <w:color w:val="000000" w:themeColor="text1"/>
              </w:rPr>
              <w:t>ение</w:t>
            </w:r>
            <w:r w:rsidRPr="00DE3FEE">
              <w:rPr>
                <w:rFonts w:cstheme="minorHAnsi"/>
                <w:color w:val="000000" w:themeColor="text1"/>
              </w:rPr>
              <w:t xml:space="preserve"> полномочи</w:t>
            </w:r>
            <w:r>
              <w:rPr>
                <w:rFonts w:cstheme="minorHAnsi"/>
                <w:color w:val="000000" w:themeColor="text1"/>
              </w:rPr>
              <w:t>й</w:t>
            </w:r>
            <w:r w:rsidRPr="00DE3FEE">
              <w:rPr>
                <w:rFonts w:cstheme="minorHAnsi"/>
                <w:color w:val="000000" w:themeColor="text1"/>
              </w:rPr>
              <w:t xml:space="preserve"> лица действов</w:t>
            </w:r>
            <w:r>
              <w:rPr>
                <w:rFonts w:cstheme="minorHAnsi"/>
                <w:color w:val="000000" w:themeColor="text1"/>
              </w:rPr>
              <w:t>ать от имени участника закупки.</w:t>
            </w:r>
          </w:p>
        </w:tc>
        <w:tc>
          <w:tcPr>
            <w:tcW w:w="4394" w:type="dxa"/>
            <w:tcBorders>
              <w:top w:val="single" w:sz="4" w:space="0" w:color="auto"/>
            </w:tcBorders>
            <w:vAlign w:val="center"/>
          </w:tcPr>
          <w:p w14:paraId="18B842B3" w14:textId="77777777" w:rsidR="009A7368" w:rsidRPr="00222070" w:rsidRDefault="009A7368" w:rsidP="009A7368">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Pr>
                <w:rFonts w:cstheme="minorHAnsi"/>
                <w:color w:val="000000" w:themeColor="text1"/>
              </w:rPr>
              <w:fldChar w:fldCharType="begin"/>
            </w:r>
            <w:r>
              <w:rPr>
                <w:rFonts w:cstheme="minorHAnsi"/>
                <w:color w:val="000000" w:themeColor="text1"/>
              </w:rPr>
              <w:instrText xml:space="preserve"> MERGEFIELD "Подтверждение_полномочий" </w:instrText>
            </w:r>
            <w:r>
              <w:rPr>
                <w:rFonts w:cstheme="minorHAnsi"/>
                <w:color w:val="000000" w:themeColor="text1"/>
              </w:rPr>
              <w:fldChar w:fldCharType="separate"/>
            </w:r>
            <w:r w:rsidRPr="00222070">
              <w:rPr>
                <w:rFonts w:cstheme="minorHAnsi"/>
                <w:noProof/>
                <w:color w:val="000000" w:themeColor="text1"/>
              </w:rPr>
              <w:t>Копия документа, подтверждающего полномочия лица действовать от имени участника закупки, за исключением случаев подписания заявки:</w:t>
            </w:r>
          </w:p>
          <w:p w14:paraId="6FE38359" w14:textId="77777777" w:rsidR="009A7368" w:rsidRPr="00222070" w:rsidRDefault="009A7368" w:rsidP="009A7368">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222070">
              <w:rPr>
                <w:rFonts w:cstheme="minorHAnsi"/>
                <w:noProof/>
                <w:color w:val="000000" w:themeColor="text1"/>
              </w:rPr>
              <w:t>а) индивидуальным предпринимателем, если участником такой закупки является индивидуальный предприниматель;</w:t>
            </w:r>
          </w:p>
          <w:p w14:paraId="2CF84DFF" w14:textId="0632E1A0" w:rsidR="009A7368" w:rsidRPr="00DE3FEE" w:rsidRDefault="009A7368" w:rsidP="009A7368">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222070">
              <w:rPr>
                <w:rFonts w:cstheme="minorHAnsi"/>
                <w:noProof/>
                <w:color w:val="000000" w:themeColor="text1"/>
              </w:rPr>
              <w:t>б)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если участником такой закупки является юридическое лицо.</w:t>
            </w:r>
            <w:r>
              <w:rPr>
                <w:rFonts w:cstheme="minorHAnsi"/>
                <w:color w:val="000000" w:themeColor="text1"/>
              </w:rPr>
              <w:fldChar w:fldCharType="end"/>
            </w:r>
          </w:p>
        </w:tc>
      </w:tr>
      <w:tr w:rsidR="009A7368" w:rsidRPr="00DE3FEE" w14:paraId="7E8EE2FE" w14:textId="77777777" w:rsidTr="00547983">
        <w:trPr>
          <w:cnfStyle w:val="000000010000" w:firstRow="0" w:lastRow="0" w:firstColumn="0" w:lastColumn="0" w:oddVBand="0" w:evenVBand="0" w:oddHBand="0" w:evenHBand="1" w:firstRowFirstColumn="0" w:firstRowLastColumn="0" w:lastRowFirstColumn="0" w:lastRowLastColumn="0"/>
          <w:trHeight w:val="2829"/>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FF9AB9D" w14:textId="77777777" w:rsidR="009A7368" w:rsidRPr="00DE3FEE" w:rsidRDefault="009A7368" w:rsidP="009A7368">
            <w:pPr>
              <w:pStyle w:val="ac"/>
              <w:numPr>
                <w:ilvl w:val="0"/>
                <w:numId w:val="6"/>
              </w:numPr>
              <w:suppressAutoHyphens/>
              <w:jc w:val="both"/>
              <w:rPr>
                <w:rFonts w:cstheme="minorHAnsi"/>
                <w:color w:val="000000" w:themeColor="text1"/>
              </w:rPr>
            </w:pPr>
          </w:p>
        </w:tc>
        <w:tc>
          <w:tcPr>
            <w:tcW w:w="4273" w:type="dxa"/>
            <w:tcBorders>
              <w:top w:val="single" w:sz="4" w:space="0" w:color="auto"/>
            </w:tcBorders>
            <w:vAlign w:val="center"/>
          </w:tcPr>
          <w:p w14:paraId="48395B62" w14:textId="77777777" w:rsidR="009A7368" w:rsidRPr="00DE3FEE" w:rsidRDefault="009A7368" w:rsidP="009A7368">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t xml:space="preserve">Решение </w:t>
            </w:r>
            <w:r w:rsidRPr="006A2440">
              <w:t>об одобрении или о совершении крупной сделки</w:t>
            </w:r>
            <w:r>
              <w:t>.</w:t>
            </w:r>
          </w:p>
        </w:tc>
        <w:tc>
          <w:tcPr>
            <w:tcW w:w="4394" w:type="dxa"/>
            <w:tcBorders>
              <w:top w:val="single" w:sz="4" w:space="0" w:color="auto"/>
            </w:tcBorders>
            <w:vAlign w:val="center"/>
          </w:tcPr>
          <w:p w14:paraId="5B73A507" w14:textId="0F4481B6" w:rsidR="009A7368" w:rsidRPr="009A7368" w:rsidRDefault="009A7368" w:rsidP="009A7368">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lang w:eastAsia="ru-RU"/>
              </w:rPr>
            </w:pPr>
            <w:r>
              <w:rPr>
                <w:rFonts w:cstheme="minorHAnsi"/>
                <w:color w:val="000000" w:themeColor="text1"/>
                <w:lang w:eastAsia="ru-RU"/>
              </w:rPr>
              <w:fldChar w:fldCharType="begin"/>
            </w:r>
            <w:r>
              <w:rPr>
                <w:rFonts w:cstheme="minorHAnsi"/>
                <w:color w:val="000000" w:themeColor="text1"/>
                <w:lang w:eastAsia="ru-RU"/>
              </w:rPr>
              <w:instrText xml:space="preserve"> MERGEFIELD "Одобрение_крупной_сделки" </w:instrText>
            </w:r>
            <w:r>
              <w:rPr>
                <w:rFonts w:cstheme="minorHAnsi"/>
                <w:color w:val="000000" w:themeColor="text1"/>
                <w:lang w:eastAsia="ru-RU"/>
              </w:rPr>
              <w:fldChar w:fldCharType="separate"/>
            </w:r>
            <w:r w:rsidRPr="00222070">
              <w:rPr>
                <w:rFonts w:cstheme="minorHAnsi"/>
                <w:noProof/>
                <w:color w:val="000000" w:themeColor="text1"/>
                <w:lang w:eastAsia="ru-RU"/>
              </w:rPr>
              <w:t>Копия решения или оригинал решения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участника закупки поставка товаров, выполнение работ, оказание услуг, являющихся предметом закупки, являются крупной сделкой</w:t>
            </w:r>
            <w:r>
              <w:rPr>
                <w:rFonts w:cstheme="minorHAnsi"/>
                <w:color w:val="000000" w:themeColor="text1"/>
                <w:lang w:eastAsia="ru-RU"/>
              </w:rPr>
              <w:fldChar w:fldCharType="end"/>
            </w:r>
            <w:r>
              <w:rPr>
                <w:rFonts w:cstheme="minorHAnsi"/>
                <w:color w:val="000000" w:themeColor="text1"/>
                <w:lang w:eastAsia="ru-RU"/>
              </w:rPr>
              <w:t>.</w:t>
            </w:r>
          </w:p>
        </w:tc>
      </w:tr>
      <w:tr w:rsidR="009A7368" w:rsidRPr="00DE3FEE" w14:paraId="2A8363CB"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AA7283A" w14:textId="77777777" w:rsidR="009A7368" w:rsidRPr="005E1D52" w:rsidRDefault="009A7368" w:rsidP="009A7368">
            <w:pPr>
              <w:pStyle w:val="ac"/>
              <w:numPr>
                <w:ilvl w:val="0"/>
                <w:numId w:val="6"/>
              </w:numPr>
              <w:suppressAutoHyphens/>
              <w:jc w:val="both"/>
              <w:rPr>
                <w:rFonts w:cstheme="minorHAnsi"/>
                <w:color w:val="000000" w:themeColor="text1"/>
              </w:rPr>
            </w:pPr>
          </w:p>
        </w:tc>
        <w:tc>
          <w:tcPr>
            <w:tcW w:w="4273" w:type="dxa"/>
            <w:vAlign w:val="center"/>
          </w:tcPr>
          <w:p w14:paraId="09BF1FF3" w14:textId="77777777" w:rsidR="009A7368" w:rsidRPr="005E1D52" w:rsidRDefault="009A7368" w:rsidP="009A7368">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5F688F">
              <w:rPr>
                <w:rFonts w:cstheme="minorHAnsi"/>
                <w:color w:val="000000" w:themeColor="text1"/>
              </w:rPr>
              <w:t>Информация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документацией о конкурентной закупке:</w:t>
            </w:r>
          </w:p>
        </w:tc>
        <w:tc>
          <w:tcPr>
            <w:tcW w:w="4394" w:type="dxa"/>
            <w:tcBorders>
              <w:top w:val="single" w:sz="4" w:space="0" w:color="auto"/>
            </w:tcBorders>
            <w:vAlign w:val="center"/>
          </w:tcPr>
          <w:p w14:paraId="04396FD1" w14:textId="57EBE4AB" w:rsidR="009A7368" w:rsidRPr="005E1D52" w:rsidRDefault="009A7368" w:rsidP="009A7368">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5E1D52">
              <w:rPr>
                <w:rFonts w:cstheme="minorHAnsi"/>
                <w:color w:val="000000" w:themeColor="text1"/>
              </w:rPr>
              <w:fldChar w:fldCharType="begin"/>
            </w:r>
            <w:r w:rsidRPr="005E1D52">
              <w:rPr>
                <w:rFonts w:cstheme="minorHAnsi"/>
                <w:color w:val="000000" w:themeColor="text1"/>
              </w:rPr>
              <w:instrText xml:space="preserve"> MERGEFIELD Требуется_обеспечение_заявкидоговора </w:instrText>
            </w:r>
            <w:r w:rsidRPr="005E1D52">
              <w:rPr>
                <w:rFonts w:cstheme="minorHAnsi"/>
                <w:color w:val="000000" w:themeColor="text1"/>
              </w:rPr>
              <w:fldChar w:fldCharType="separate"/>
            </w:r>
            <w:r w:rsidR="004D4BD9">
              <w:rPr>
                <w:rFonts w:cstheme="minorHAnsi"/>
                <w:noProof/>
                <w:color w:val="000000" w:themeColor="text1"/>
              </w:rPr>
              <w:t>Не требуется</w:t>
            </w:r>
            <w:r w:rsidRPr="005E1D52">
              <w:rPr>
                <w:rFonts w:cstheme="minorHAnsi"/>
                <w:color w:val="000000" w:themeColor="text1"/>
              </w:rPr>
              <w:fldChar w:fldCharType="end"/>
            </w:r>
          </w:p>
        </w:tc>
      </w:tr>
      <w:tr w:rsidR="009A7368" w:rsidRPr="00DE3FEE" w14:paraId="0600CBE1"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D982570" w14:textId="77777777" w:rsidR="009A7368" w:rsidRPr="00DE3FEE" w:rsidRDefault="009A7368" w:rsidP="009A7368">
            <w:pPr>
              <w:pStyle w:val="ac"/>
              <w:numPr>
                <w:ilvl w:val="0"/>
                <w:numId w:val="6"/>
              </w:numPr>
              <w:suppressAutoHyphens/>
              <w:jc w:val="both"/>
              <w:rPr>
                <w:rFonts w:cstheme="minorHAnsi"/>
                <w:color w:val="000000" w:themeColor="text1"/>
              </w:rPr>
            </w:pPr>
          </w:p>
        </w:tc>
        <w:tc>
          <w:tcPr>
            <w:tcW w:w="4273" w:type="dxa"/>
            <w:vAlign w:val="center"/>
          </w:tcPr>
          <w:p w14:paraId="20E0E021" w14:textId="77777777" w:rsidR="009A7368" w:rsidRPr="00367A31" w:rsidRDefault="009A7368" w:rsidP="009A7368">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С</w:t>
            </w:r>
            <w:r w:rsidRPr="002011D4">
              <w:rPr>
                <w:rFonts w:cstheme="minorHAnsi"/>
                <w:color w:val="000000" w:themeColor="text1"/>
              </w:rPr>
              <w:t>оответстви</w:t>
            </w:r>
            <w:r>
              <w:rPr>
                <w:rFonts w:cstheme="minorHAnsi"/>
                <w:color w:val="000000" w:themeColor="text1"/>
              </w:rPr>
              <w:t>е</w:t>
            </w:r>
            <w:r w:rsidRPr="002011D4">
              <w:rPr>
                <w:rFonts w:cstheme="minorHAnsi"/>
                <w:color w:val="000000" w:themeColor="text1"/>
              </w:rPr>
              <w:t xml:space="preserve"> товара, работы или услуги, являющихся предметом закупки</w:t>
            </w:r>
            <w:r>
              <w:rPr>
                <w:rFonts w:cstheme="minorHAnsi"/>
                <w:color w:val="000000" w:themeColor="text1"/>
              </w:rPr>
              <w:t xml:space="preserve">, требованиям законодательства </w:t>
            </w:r>
            <w:r w:rsidRPr="002011D4">
              <w:rPr>
                <w:rFonts w:cstheme="minorHAnsi"/>
                <w:color w:val="000000" w:themeColor="text1"/>
              </w:rPr>
              <w:t>Российской Федерации.</w:t>
            </w:r>
          </w:p>
        </w:tc>
        <w:tc>
          <w:tcPr>
            <w:tcW w:w="4394" w:type="dxa"/>
            <w:vAlign w:val="center"/>
          </w:tcPr>
          <w:p w14:paraId="6E030C6E" w14:textId="02068455" w:rsidR="009A7368" w:rsidRPr="00B001A8" w:rsidRDefault="009A7368" w:rsidP="009A7368">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highlight w:val="yellow"/>
              </w:rPr>
            </w:pPr>
            <w:r>
              <w:rPr>
                <w:rFonts w:cstheme="minorHAnsi"/>
                <w:color w:val="000000" w:themeColor="text1"/>
              </w:rPr>
              <w:fldChar w:fldCharType="begin"/>
            </w:r>
            <w:r>
              <w:rPr>
                <w:rFonts w:cstheme="minorHAnsi"/>
                <w:color w:val="000000" w:themeColor="text1"/>
              </w:rPr>
              <w:instrText xml:space="preserve"> MERGEFIELD "Лицензия_на_товар" </w:instrText>
            </w:r>
            <w:r>
              <w:rPr>
                <w:rFonts w:cstheme="minorHAnsi"/>
                <w:color w:val="000000" w:themeColor="text1"/>
              </w:rPr>
              <w:fldChar w:fldCharType="separate"/>
            </w:r>
            <w:r w:rsidR="004D4BD9">
              <w:rPr>
                <w:rFonts w:cstheme="minorHAnsi"/>
                <w:noProof/>
                <w:color w:val="000000" w:themeColor="text1"/>
              </w:rPr>
              <w:t>Требование не установлено</w:t>
            </w:r>
            <w:r>
              <w:rPr>
                <w:rFonts w:cstheme="minorHAnsi"/>
                <w:color w:val="000000" w:themeColor="text1"/>
              </w:rPr>
              <w:fldChar w:fldCharType="end"/>
            </w:r>
          </w:p>
        </w:tc>
      </w:tr>
      <w:tr w:rsidR="009A7368" w:rsidRPr="00DE3FEE" w14:paraId="2C8006AD"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79A2A36" w14:textId="77777777" w:rsidR="009A7368" w:rsidRPr="00DE3FEE" w:rsidRDefault="009A7368" w:rsidP="009A7368">
            <w:pPr>
              <w:pStyle w:val="ac"/>
              <w:numPr>
                <w:ilvl w:val="0"/>
                <w:numId w:val="6"/>
              </w:numPr>
              <w:suppressAutoHyphens/>
              <w:jc w:val="both"/>
              <w:rPr>
                <w:rFonts w:cstheme="minorHAnsi"/>
                <w:color w:val="000000" w:themeColor="text1"/>
              </w:rPr>
            </w:pPr>
          </w:p>
        </w:tc>
        <w:tc>
          <w:tcPr>
            <w:tcW w:w="4273" w:type="dxa"/>
            <w:vAlign w:val="center"/>
          </w:tcPr>
          <w:p w14:paraId="205251A8" w14:textId="77777777" w:rsidR="009A7368" w:rsidRPr="00F21D12" w:rsidRDefault="009A7368" w:rsidP="009A7368">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Предложение о цене договора (цене лота, единицы товара, работы, услуги), за исключением проведения аукциона в электронной форме.</w:t>
            </w:r>
          </w:p>
        </w:tc>
        <w:tc>
          <w:tcPr>
            <w:tcW w:w="4394" w:type="dxa"/>
            <w:vAlign w:val="center"/>
          </w:tcPr>
          <w:p w14:paraId="11134D10" w14:textId="77777777" w:rsidR="009A7368" w:rsidRPr="00F21D12" w:rsidRDefault="009A7368" w:rsidP="009A7368">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w:t>
            </w:r>
            <w:r>
              <w:rPr>
                <w:rFonts w:cstheme="minorHAnsi"/>
                <w:color w:val="000000" w:themeColor="text1"/>
              </w:rPr>
              <w:t xml:space="preserve"> ценового предложения</w:t>
            </w:r>
          </w:p>
        </w:tc>
      </w:tr>
      <w:tr w:rsidR="009A7368" w:rsidRPr="00DE3FEE" w14:paraId="571C9CEB"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68CE69A" w14:textId="77777777" w:rsidR="009A7368" w:rsidRPr="00DE3FEE" w:rsidRDefault="009A7368" w:rsidP="009A7368">
            <w:pPr>
              <w:pStyle w:val="ac"/>
              <w:numPr>
                <w:ilvl w:val="0"/>
                <w:numId w:val="6"/>
              </w:numPr>
              <w:suppressAutoHyphens/>
              <w:jc w:val="both"/>
              <w:rPr>
                <w:rFonts w:cstheme="minorHAnsi"/>
                <w:color w:val="000000" w:themeColor="text1"/>
              </w:rPr>
            </w:pPr>
          </w:p>
        </w:tc>
        <w:tc>
          <w:tcPr>
            <w:tcW w:w="4273" w:type="dxa"/>
            <w:vAlign w:val="center"/>
          </w:tcPr>
          <w:p w14:paraId="26776DED" w14:textId="77777777" w:rsidR="009A7368" w:rsidRPr="00F21D12" w:rsidRDefault="009A7368" w:rsidP="009A7368">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F21D12">
              <w:rPr>
                <w:rFonts w:cstheme="minorHAnsi"/>
                <w:color w:val="000000" w:themeColor="text1"/>
              </w:rPr>
              <w:t>Предложение</w:t>
            </w:r>
            <w:r>
              <w:rPr>
                <w:rFonts w:cstheme="minorHAnsi"/>
                <w:color w:val="000000" w:themeColor="text1"/>
              </w:rPr>
              <w:t xml:space="preserve"> (согласие)</w:t>
            </w:r>
            <w:r w:rsidRPr="00F21D12">
              <w:rPr>
                <w:rFonts w:cstheme="minorHAnsi"/>
                <w:color w:val="000000" w:themeColor="text1"/>
              </w:rPr>
              <w:t xml:space="preserve"> участника конкурентной закупки с участием субъектов малого и среднего предпринимательства в отношении предмета такой закупки;</w:t>
            </w:r>
          </w:p>
        </w:tc>
        <w:tc>
          <w:tcPr>
            <w:tcW w:w="4394" w:type="dxa"/>
            <w:vAlign w:val="center"/>
          </w:tcPr>
          <w:p w14:paraId="4EC0D79E" w14:textId="77777777" w:rsidR="009A7368" w:rsidRPr="00F21D12" w:rsidRDefault="009A7368" w:rsidP="009A7368">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По форме «Предложение участника (Часть 1 заявки»</w:t>
            </w:r>
          </w:p>
        </w:tc>
      </w:tr>
      <w:tr w:rsidR="004D4BD9" w:rsidRPr="00DE3FEE" w14:paraId="0B85520B"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FBCB903" w14:textId="77777777" w:rsidR="004D4BD9" w:rsidRPr="00DE3FEE" w:rsidRDefault="004D4BD9" w:rsidP="004D4BD9">
            <w:pPr>
              <w:pStyle w:val="ac"/>
              <w:numPr>
                <w:ilvl w:val="0"/>
                <w:numId w:val="6"/>
              </w:numPr>
              <w:suppressAutoHyphens/>
              <w:jc w:val="both"/>
              <w:rPr>
                <w:rFonts w:cstheme="minorHAnsi"/>
                <w:color w:val="000000" w:themeColor="text1"/>
              </w:rPr>
            </w:pPr>
          </w:p>
        </w:tc>
        <w:tc>
          <w:tcPr>
            <w:tcW w:w="4273" w:type="dxa"/>
            <w:vAlign w:val="center"/>
          </w:tcPr>
          <w:p w14:paraId="06129989" w14:textId="77777777" w:rsidR="004D4BD9" w:rsidRPr="00DE3FEE" w:rsidRDefault="004D4BD9" w:rsidP="004D4BD9">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Д</w:t>
            </w:r>
            <w:r w:rsidRPr="00660425">
              <w:rPr>
                <w:rFonts w:cstheme="minorHAnsi"/>
                <w:color w:val="000000" w:themeColor="text1"/>
              </w:rPr>
              <w:t>екларация, подтверждающая на дату</w:t>
            </w:r>
            <w:r>
              <w:rPr>
                <w:rFonts w:cstheme="minorHAnsi"/>
                <w:color w:val="000000" w:themeColor="text1"/>
              </w:rPr>
              <w:t xml:space="preserve"> подачи заявки на участие в кон</w:t>
            </w:r>
            <w:r w:rsidRPr="00660425">
              <w:rPr>
                <w:rFonts w:cstheme="minorHAnsi"/>
                <w:color w:val="000000" w:themeColor="text1"/>
              </w:rPr>
              <w:t>курентной закупке с участием субъектов ма</w:t>
            </w:r>
            <w:r>
              <w:rPr>
                <w:rFonts w:cstheme="minorHAnsi"/>
                <w:color w:val="000000" w:themeColor="text1"/>
              </w:rPr>
              <w:t>лого и среднего предприниматель</w:t>
            </w:r>
            <w:r w:rsidRPr="00660425">
              <w:rPr>
                <w:rFonts w:cstheme="minorHAnsi"/>
                <w:color w:val="000000" w:themeColor="text1"/>
              </w:rPr>
              <w:t>ства:</w:t>
            </w:r>
          </w:p>
        </w:tc>
        <w:tc>
          <w:tcPr>
            <w:tcW w:w="4394" w:type="dxa"/>
            <w:vAlign w:val="center"/>
          </w:tcPr>
          <w:p w14:paraId="007A6B9F" w14:textId="77777777" w:rsidR="004D4BD9" w:rsidRPr="006630CD" w:rsidRDefault="004D4BD9" w:rsidP="004D4BD9">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6630CD">
              <w:rPr>
                <w:rFonts w:cstheme="minorHAnsi"/>
                <w:color w:val="000000" w:themeColor="text1"/>
              </w:rPr>
              <w:fldChar w:fldCharType="begin"/>
            </w:r>
            <w:r w:rsidRPr="006630CD">
              <w:rPr>
                <w:rFonts w:cstheme="minorHAnsi"/>
                <w:color w:val="000000" w:themeColor="text1"/>
              </w:rPr>
              <w:instrText xml:space="preserve"> MERGEFIELD "Декларация" </w:instrText>
            </w:r>
            <w:r w:rsidRPr="006630CD">
              <w:rPr>
                <w:rFonts w:cstheme="minorHAnsi"/>
                <w:color w:val="000000" w:themeColor="text1"/>
              </w:rPr>
              <w:fldChar w:fldCharType="separate"/>
            </w:r>
            <w:r w:rsidRPr="006630CD">
              <w:rPr>
                <w:rFonts w:cstheme="minorHAnsi"/>
                <w:noProof/>
                <w:color w:val="000000" w:themeColor="text1"/>
              </w:rPr>
              <w:t>а) 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737F529A" w14:textId="77777777" w:rsidR="004D4BD9" w:rsidRPr="006630CD" w:rsidRDefault="004D4BD9" w:rsidP="004D4BD9">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6630CD">
              <w:rPr>
                <w:rFonts w:cstheme="minorHAnsi"/>
                <w:noProof/>
                <w:color w:val="000000" w:themeColor="text1"/>
              </w:rPr>
              <w:t>б) 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7690E5B7" w14:textId="77777777" w:rsidR="004D4BD9" w:rsidRPr="006630CD" w:rsidRDefault="004D4BD9" w:rsidP="004D4BD9">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6630CD">
              <w:rPr>
                <w:rFonts w:cstheme="minorHAnsi"/>
                <w:noProof/>
                <w:color w:val="000000" w:themeColor="text1"/>
              </w:rPr>
              <w:t>в) 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p w14:paraId="2FC987F4" w14:textId="77777777" w:rsidR="004D4BD9" w:rsidRPr="006630CD" w:rsidRDefault="004D4BD9" w:rsidP="004D4BD9">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6630CD">
              <w:rPr>
                <w:rFonts w:cstheme="minorHAnsi"/>
                <w:noProof/>
                <w:color w:val="000000" w:themeColor="text1"/>
              </w:rPr>
              <w:t>г) 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p w14:paraId="617179D3" w14:textId="77777777" w:rsidR="004D4BD9" w:rsidRPr="006630CD" w:rsidRDefault="004D4BD9" w:rsidP="004D4BD9">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6630CD">
              <w:rPr>
                <w:rFonts w:cstheme="minorHAnsi"/>
                <w:noProof/>
                <w:color w:val="000000" w:themeColor="text1"/>
              </w:rPr>
              <w:t>д)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95B79DA" w14:textId="77777777" w:rsidR="004D4BD9" w:rsidRPr="006630CD" w:rsidRDefault="004D4BD9" w:rsidP="004D4BD9">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6630CD">
              <w:rPr>
                <w:rFonts w:cstheme="minorHAnsi"/>
                <w:noProof/>
                <w:color w:val="000000" w:themeColor="text1"/>
              </w:rPr>
              <w:t xml:space="preserve">е) 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w:t>
            </w:r>
            <w:r w:rsidRPr="006630CD">
              <w:rPr>
                <w:rFonts w:cstheme="minorHAnsi"/>
                <w:noProof/>
                <w:color w:val="000000" w:themeColor="text1"/>
              </w:rPr>
              <w:lastRenderedPageBreak/>
              <w:t>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255E971C" w14:textId="77777777" w:rsidR="004D4BD9" w:rsidRPr="006630CD" w:rsidRDefault="004D4BD9" w:rsidP="004D4BD9">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6630CD">
              <w:rPr>
                <w:rFonts w:cstheme="minorHAnsi"/>
                <w:noProof/>
                <w:color w:val="000000" w:themeColor="text1"/>
              </w:rPr>
              <w:t>ж) 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1298D08C" w14:textId="38D7CAC4" w:rsidR="004D4BD9" w:rsidRPr="00245F51" w:rsidRDefault="004D4BD9" w:rsidP="004D4BD9">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6630CD">
              <w:rPr>
                <w:rFonts w:cstheme="minorHAnsi"/>
                <w:noProof/>
                <w:color w:val="000000" w:themeColor="text1"/>
              </w:rPr>
              <w:t>з)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r w:rsidRPr="006630CD">
              <w:rPr>
                <w:rFonts w:cstheme="minorHAnsi"/>
                <w:color w:val="000000" w:themeColor="text1"/>
              </w:rPr>
              <w:fldChar w:fldCharType="end"/>
            </w:r>
          </w:p>
        </w:tc>
      </w:tr>
      <w:tr w:rsidR="004D4BD9" w:rsidRPr="00DE3FEE" w14:paraId="792E0EF4"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4A938E7" w14:textId="77777777" w:rsidR="004D4BD9" w:rsidRPr="00DE3FEE" w:rsidRDefault="004D4BD9" w:rsidP="004D4BD9">
            <w:pPr>
              <w:pStyle w:val="ac"/>
              <w:numPr>
                <w:ilvl w:val="0"/>
                <w:numId w:val="6"/>
              </w:numPr>
              <w:suppressAutoHyphens/>
              <w:jc w:val="both"/>
              <w:rPr>
                <w:rFonts w:cstheme="minorHAnsi"/>
                <w:color w:val="000000" w:themeColor="text1"/>
              </w:rPr>
            </w:pPr>
          </w:p>
        </w:tc>
        <w:tc>
          <w:tcPr>
            <w:tcW w:w="4273" w:type="dxa"/>
            <w:vAlign w:val="center"/>
          </w:tcPr>
          <w:p w14:paraId="3AF8C5A4" w14:textId="77777777" w:rsidR="004D4BD9" w:rsidRDefault="004D4BD9" w:rsidP="004D4BD9">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7A6892">
              <w:t xml:space="preserve">Отсутствие сведений об участнике закупки в реестре недобросовестных поставщиков, предусмотренном </w:t>
            </w:r>
            <w:r w:rsidRPr="00864C66">
              <w:t>ст. 5 Федерального закона №223-ФЗ от 18 июля 2011 г. или в реестре недобросовестных поставщиков, предусмотренном Федеральным законом №44-ФЗ от 05 апреля 2013 г.</w:t>
            </w:r>
          </w:p>
        </w:tc>
        <w:tc>
          <w:tcPr>
            <w:tcW w:w="4394" w:type="dxa"/>
            <w:vAlign w:val="center"/>
          </w:tcPr>
          <w:p w14:paraId="74C3089B" w14:textId="77777777" w:rsidR="004D4BD9" w:rsidRPr="00245F51" w:rsidRDefault="004D4BD9" w:rsidP="004D4BD9">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Отдельный документ не требуется</w:t>
            </w:r>
          </w:p>
        </w:tc>
      </w:tr>
    </w:tbl>
    <w:p w14:paraId="77008F2A" w14:textId="77777777" w:rsidR="00517B49" w:rsidRDefault="00517B49">
      <w:pPr>
        <w:rPr>
          <w:rFonts w:eastAsia="Times New Roman" w:cs="Arial"/>
          <w:b/>
          <w:color w:val="000000" w:themeColor="text1"/>
          <w:lang w:eastAsia="ru-RU"/>
        </w:rPr>
      </w:pPr>
      <w:r>
        <w:br w:type="page"/>
      </w:r>
    </w:p>
    <w:p w14:paraId="6B812715" w14:textId="77777777" w:rsidR="00517B49" w:rsidRPr="00D01CAB" w:rsidRDefault="00517B49" w:rsidP="00517B49">
      <w:pPr>
        <w:pStyle w:val="113"/>
        <w:rPr>
          <w:color w:val="auto"/>
        </w:rPr>
      </w:pPr>
      <w:r w:rsidRPr="00D01CAB">
        <w:rPr>
          <w:color w:val="auto"/>
        </w:rPr>
        <w:lastRenderedPageBreak/>
        <w:t>Перечень</w:t>
      </w:r>
      <w:r w:rsidR="007E60B7" w:rsidRPr="00D01CAB">
        <w:rPr>
          <w:color w:val="auto"/>
        </w:rPr>
        <w:t xml:space="preserve"> необходимых</w:t>
      </w:r>
      <w:r w:rsidRPr="00D01CAB">
        <w:rPr>
          <w:color w:val="auto"/>
        </w:rPr>
        <w:t xml:space="preserve"> </w:t>
      </w:r>
      <w:r w:rsidR="007E60B7" w:rsidRPr="00D01CAB">
        <w:rPr>
          <w:color w:val="auto"/>
        </w:rPr>
        <w:t>документов</w:t>
      </w:r>
      <w:r w:rsidRPr="00D01CAB">
        <w:rPr>
          <w:color w:val="auto"/>
        </w:rPr>
        <w:t xml:space="preserve"> в случае установления критериев оценки заявок</w:t>
      </w:r>
    </w:p>
    <w:permStart w:id="967529415" w:edGrp="everyone" w:displacedByCustomXml="next"/>
    <w:sdt>
      <w:sdtPr>
        <w:rPr>
          <w:b w:val="0"/>
        </w:rPr>
        <w:alias w:val="Специальные требования"/>
        <w:tag w:val="Специальные требования"/>
        <w:id w:val="1793090837"/>
        <w:placeholder>
          <w:docPart w:val="09F3515B2257436DBAE4EDF9CD9E6DCF"/>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01CAB" w:rsidRPr="00D01CAB" w14:paraId="5C460600" w14:textId="77777777" w:rsidTr="00AD1C1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4C52EF6" w14:textId="77777777" w:rsidR="00517B49" w:rsidRPr="00D01CAB" w:rsidRDefault="00517B49" w:rsidP="00AD1C19">
                <w:pPr>
                  <w:suppressAutoHyphens/>
                </w:pPr>
                <w:r w:rsidRPr="00D01CAB">
                  <w:t>№</w:t>
                </w:r>
              </w:p>
            </w:tc>
            <w:tc>
              <w:tcPr>
                <w:tcW w:w="3118" w:type="dxa"/>
                <w:vAlign w:val="center"/>
              </w:tcPr>
              <w:p w14:paraId="2BA78795" w14:textId="77777777" w:rsidR="00517B49" w:rsidRPr="00D01CAB" w:rsidRDefault="00797489" w:rsidP="00AD1C19">
                <w:pPr>
                  <w:suppressAutoHyphens/>
                  <w:cnfStyle w:val="100000000000" w:firstRow="1" w:lastRow="0" w:firstColumn="0" w:lastColumn="0" w:oddVBand="0" w:evenVBand="0" w:oddHBand="0" w:evenHBand="0" w:firstRowFirstColumn="0" w:firstRowLastColumn="0" w:lastRowFirstColumn="0" w:lastRowLastColumn="0"/>
                </w:pPr>
                <w:r>
                  <w:t>Критерии оценки</w:t>
                </w:r>
              </w:p>
            </w:tc>
            <w:tc>
              <w:tcPr>
                <w:tcW w:w="4932" w:type="dxa"/>
                <w:vAlign w:val="center"/>
              </w:tcPr>
              <w:p w14:paraId="55092E67" w14:textId="77777777" w:rsidR="00517B49" w:rsidRPr="00D01CAB" w:rsidRDefault="00517B49" w:rsidP="00797489">
                <w:pPr>
                  <w:suppressAutoHyphens/>
                  <w:cnfStyle w:val="100000000000" w:firstRow="1" w:lastRow="0" w:firstColumn="0" w:lastColumn="0" w:oddVBand="0" w:evenVBand="0" w:oddHBand="0" w:evenHBand="0" w:firstRowFirstColumn="0" w:firstRowLastColumn="0" w:lastRowFirstColumn="0" w:lastRowLastColumn="0"/>
                </w:pPr>
                <w:r w:rsidRPr="00D01CAB">
                  <w:t xml:space="preserve">Документы (сведения), подтверждающие соответствие </w:t>
                </w:r>
                <w:r w:rsidR="00797489">
                  <w:t>критериям оценки</w:t>
                </w:r>
              </w:p>
            </w:tc>
          </w:tr>
          <w:tr w:rsidR="00D01CAB" w:rsidRPr="00D01CAB" w14:paraId="2CF8F8F1"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5610D03" w14:textId="77777777" w:rsidR="00517B49" w:rsidRPr="00D01CAB" w:rsidRDefault="00517B49" w:rsidP="00E46EEC">
                <w:pPr>
                  <w:pStyle w:val="ac"/>
                  <w:numPr>
                    <w:ilvl w:val="0"/>
                    <w:numId w:val="6"/>
                  </w:numPr>
                  <w:suppressAutoHyphens/>
                  <w:jc w:val="both"/>
                </w:pPr>
              </w:p>
            </w:tc>
            <w:tc>
              <w:tcPr>
                <w:tcW w:w="3118" w:type="dxa"/>
                <w:vAlign w:val="center"/>
              </w:tcPr>
              <w:p w14:paraId="773CEBDA" w14:textId="77777777" w:rsidR="00934BA3" w:rsidRPr="00D01CAB" w:rsidRDefault="00934BA3"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01CAB">
                  <w:rPr>
                    <w:rFonts w:cstheme="minorHAnsi"/>
                  </w:rPr>
                  <w:t xml:space="preserve">Наличие финансовых ресурсов </w:t>
                </w:r>
              </w:p>
            </w:tc>
            <w:tc>
              <w:tcPr>
                <w:tcW w:w="4932" w:type="dxa"/>
                <w:vAlign w:val="center"/>
              </w:tcPr>
              <w:sdt>
                <w:sdtPr>
                  <w:rPr>
                    <w:rFonts w:cstheme="minorHAnsi"/>
                  </w:rPr>
                  <w:id w:val="-280962050"/>
                  <w:placeholder>
                    <w:docPart w:val="3ACD8DD9D0B74337A0860AE65FFE92C1"/>
                  </w:placeholder>
                </w:sdtPr>
                <w:sdtEndPr/>
                <w:sdtContent>
                  <w:p w14:paraId="7730FA23" w14:textId="6014E3FE" w:rsidR="00517B49" w:rsidRPr="00D01CAB" w:rsidRDefault="004D4BD9"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Критерий не установлен</w:t>
                    </w:r>
                  </w:p>
                </w:sdtContent>
              </w:sdt>
            </w:tc>
          </w:tr>
          <w:tr w:rsidR="001F6AD1" w:rsidRPr="00D01CAB" w14:paraId="6298C5AD"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6730280" w14:textId="77777777" w:rsidR="001F6AD1" w:rsidRPr="00D01CAB" w:rsidRDefault="001F6AD1" w:rsidP="001F6AD1">
                <w:pPr>
                  <w:pStyle w:val="ac"/>
                  <w:numPr>
                    <w:ilvl w:val="0"/>
                    <w:numId w:val="6"/>
                  </w:numPr>
                  <w:suppressAutoHyphens/>
                  <w:jc w:val="both"/>
                </w:pPr>
              </w:p>
            </w:tc>
            <w:tc>
              <w:tcPr>
                <w:tcW w:w="3118" w:type="dxa"/>
                <w:vAlign w:val="center"/>
              </w:tcPr>
              <w:p w14:paraId="6533D73E" w14:textId="77777777" w:rsidR="001F6AD1" w:rsidRPr="001F6AD1" w:rsidRDefault="001F6AD1" w:rsidP="001F6AD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1F6AD1">
                  <w:t>Обеспеченность кадровыми ресурсами относительно требований, предъявляемых в документации о закупке</w:t>
                </w:r>
              </w:p>
            </w:tc>
            <w:tc>
              <w:tcPr>
                <w:tcW w:w="4932" w:type="dxa"/>
                <w:vAlign w:val="center"/>
              </w:tcPr>
              <w:p w14:paraId="10D55133" w14:textId="19D5F7F4" w:rsidR="001F6AD1" w:rsidRPr="00D01CAB" w:rsidRDefault="003745FD" w:rsidP="001F6AD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sdt>
                  <w:sdtPr>
                    <w:rPr>
                      <w:rFonts w:cstheme="minorHAnsi"/>
                    </w:rPr>
                    <w:id w:val="337427429"/>
                    <w:placeholder>
                      <w:docPart w:val="6AE0DCA782E144A0B86B728A9A6D851C"/>
                    </w:placeholder>
                    <w15:color w:val="FFFF00"/>
                  </w:sdtPr>
                  <w:sdtEndPr/>
                  <w:sdtContent>
                    <w:r w:rsidR="004D4BD9">
                      <w:rPr>
                        <w:rFonts w:cstheme="minorHAnsi"/>
                        <w:noProof/>
                      </w:rPr>
                      <w:t>Критерий не установлен</w:t>
                    </w:r>
                  </w:sdtContent>
                </w:sdt>
              </w:p>
            </w:tc>
          </w:tr>
          <w:tr w:rsidR="001F6AD1" w:rsidRPr="00D01CAB" w14:paraId="0A981DD7"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9E467E0" w14:textId="77777777" w:rsidR="001F6AD1" w:rsidRPr="00D01CAB" w:rsidRDefault="001F6AD1" w:rsidP="001F6AD1">
                <w:pPr>
                  <w:pStyle w:val="ac"/>
                  <w:numPr>
                    <w:ilvl w:val="0"/>
                    <w:numId w:val="6"/>
                  </w:numPr>
                  <w:suppressAutoHyphens/>
                  <w:jc w:val="both"/>
                </w:pPr>
              </w:p>
            </w:tc>
            <w:tc>
              <w:tcPr>
                <w:tcW w:w="3118" w:type="dxa"/>
                <w:vAlign w:val="center"/>
              </w:tcPr>
              <w:p w14:paraId="6A71B0AC" w14:textId="77777777" w:rsidR="001F6AD1" w:rsidRPr="001F6AD1" w:rsidRDefault="001F6AD1" w:rsidP="001F6AD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6AD1">
                  <w:t>Обеспеченность материально-техническими ресурсами относительно требований, предъявляемых в документации о закупке</w:t>
                </w:r>
              </w:p>
            </w:tc>
            <w:tc>
              <w:tcPr>
                <w:tcW w:w="4932" w:type="dxa"/>
                <w:vAlign w:val="center"/>
              </w:tcPr>
              <w:p w14:paraId="2693AE72" w14:textId="25EF1B8C" w:rsidR="001F6AD1" w:rsidRPr="00D01CAB" w:rsidRDefault="003745FD" w:rsidP="001F6AD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sdt>
                  <w:sdtPr>
                    <w:rPr>
                      <w:rFonts w:cstheme="minorHAnsi"/>
                    </w:rPr>
                    <w:id w:val="-1320116371"/>
                    <w:placeholder>
                      <w:docPart w:val="1283C03AD7E24E31881FC1BB482FDD69"/>
                    </w:placeholder>
                    <w15:color w:val="FFFF00"/>
                  </w:sdtPr>
                  <w:sdtEndPr/>
                  <w:sdtContent>
                    <w:r w:rsidR="004D4BD9">
                      <w:rPr>
                        <w:rFonts w:cstheme="minorHAnsi"/>
                        <w:noProof/>
                      </w:rPr>
                      <w:t>Критерий не установлен</w:t>
                    </w:r>
                  </w:sdtContent>
                </w:sdt>
              </w:p>
            </w:tc>
          </w:tr>
          <w:tr w:rsidR="00D01CAB" w:rsidRPr="00D01CAB" w14:paraId="4DF4963C"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8BD6D18" w14:textId="77777777" w:rsidR="00517B49" w:rsidRPr="00D01CAB" w:rsidRDefault="00517B49" w:rsidP="00E46EEC">
                <w:pPr>
                  <w:pStyle w:val="ac"/>
                  <w:numPr>
                    <w:ilvl w:val="0"/>
                    <w:numId w:val="6"/>
                  </w:numPr>
                  <w:suppressAutoHyphens/>
                  <w:jc w:val="both"/>
                </w:pPr>
              </w:p>
            </w:tc>
            <w:tc>
              <w:tcPr>
                <w:tcW w:w="3118" w:type="dxa"/>
                <w:vAlign w:val="center"/>
              </w:tcPr>
              <w:p w14:paraId="660ED6BB" w14:textId="77777777" w:rsidR="00517B49" w:rsidRPr="00D01CAB" w:rsidRDefault="00517B49"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D01CAB">
                  <w:rPr>
                    <w:rFonts w:cstheme="minorHAnsi"/>
                  </w:rPr>
                  <w:t>Наличие опыта исполнения аналогичных договоров</w:t>
                </w:r>
              </w:p>
            </w:tc>
            <w:tc>
              <w:tcPr>
                <w:tcW w:w="4932" w:type="dxa"/>
                <w:vAlign w:val="center"/>
              </w:tcPr>
              <w:sdt>
                <w:sdtPr>
                  <w:rPr>
                    <w:rFonts w:cstheme="minorHAnsi"/>
                  </w:rPr>
                  <w:id w:val="-2005498372"/>
                  <w:placeholder>
                    <w:docPart w:val="0EFF3C8C70B44B98B521B3FF12E3B814"/>
                  </w:placeholder>
                  <w15:color w:val="FFFF00"/>
                </w:sdtPr>
                <w:sdtEndPr/>
                <w:sdtContent>
                  <w:p w14:paraId="6250B9CB" w14:textId="0E7FD5EE" w:rsidR="00517B49" w:rsidRPr="00D01CAB" w:rsidRDefault="003745FD"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sdt>
                      <w:sdtPr>
                        <w:rPr>
                          <w:rFonts w:cstheme="minorHAnsi"/>
                        </w:rPr>
                        <w:id w:val="414899786"/>
                        <w:placeholder>
                          <w:docPart w:val="27E672D90D1C4FDBACA3EB1BA9CC4C6D"/>
                        </w:placeholder>
                        <w15:color w:val="FFFF00"/>
                      </w:sdtPr>
                      <w:sdtEndPr/>
                      <w:sdtContent>
                        <w:r w:rsidR="004D4BD9" w:rsidRPr="00D01CAB">
                          <w:rPr>
                            <w:rFonts w:cstheme="minorHAnsi"/>
                          </w:rPr>
                          <w:fldChar w:fldCharType="begin"/>
                        </w:r>
                        <w:r w:rsidR="004D4BD9" w:rsidRPr="00D01CAB">
                          <w:rPr>
                            <w:rFonts w:cstheme="minorHAnsi"/>
                          </w:rPr>
                          <w:instrText xml:space="preserve"> MERGEFIELD "Требование_о_наличии_опыта_исполнения_до" </w:instrText>
                        </w:r>
                        <w:r w:rsidR="004D4BD9" w:rsidRPr="00D01CAB">
                          <w:rPr>
                            <w:rFonts w:cstheme="minorHAnsi"/>
                          </w:rPr>
                          <w:fldChar w:fldCharType="separate"/>
                        </w:r>
                        <w:r w:rsidR="004D4BD9" w:rsidRPr="00222070">
                          <w:rPr>
                            <w:rFonts w:cstheme="minorHAnsi"/>
                            <w:noProof/>
                          </w:rPr>
                          <w:t>Указание в справке об опыте надлежаще исполненных участником аналогичных договоров (по форме заявки на участие в закупке), копии этих договоров, предоставляются в соответствии с п. 7.7.1 (особенности рассмотрения сведений об опыте)</w:t>
                        </w:r>
                        <w:r w:rsidR="004D4BD9" w:rsidRPr="00D01CAB">
                          <w:rPr>
                            <w:rFonts w:cstheme="minorHAnsi"/>
                          </w:rPr>
                          <w:fldChar w:fldCharType="end"/>
                        </w:r>
                      </w:sdtContent>
                    </w:sdt>
                  </w:p>
                </w:sdtContent>
              </w:sdt>
            </w:tc>
          </w:tr>
        </w:tbl>
      </w:sdtContent>
    </w:sdt>
    <w:p w14:paraId="3B344E72" w14:textId="77777777" w:rsidR="00C832C8" w:rsidRDefault="00E74450" w:rsidP="00495AFF">
      <w:pPr>
        <w:pStyle w:val="113"/>
        <w:spacing w:line="240" w:lineRule="auto"/>
        <w:jc w:val="both"/>
      </w:pPr>
      <w:bookmarkStart w:id="9" w:name="_Ref129679902"/>
      <w:bookmarkStart w:id="10" w:name="_Ref534988683"/>
      <w:bookmarkStart w:id="11" w:name="_Ref534988777"/>
      <w:permEnd w:id="967529415"/>
      <w:r>
        <w:rPr>
          <w:rFonts w:cstheme="minorHAnsi"/>
        </w:rPr>
        <w:t>Требования, установленные</w:t>
      </w:r>
      <w:r w:rsidR="00977EA8" w:rsidRPr="00DE3FEE">
        <w:rPr>
          <w:rFonts w:cstheme="minorHAnsi"/>
        </w:rPr>
        <w:t xml:space="preserve"> в соответствии с законодательством РФ к лицам, осуществляющим поставку товара, выполнение работы, оказание услуги, являющихся предметом закупки, за исключением случая,</w:t>
      </w:r>
      <w:r w:rsidR="00977EA8">
        <w:rPr>
          <w:rFonts w:cstheme="minorHAnsi"/>
        </w:rPr>
        <w:t xml:space="preserve"> предусмотренного </w:t>
      </w:r>
      <w:proofErr w:type="spellStart"/>
      <w:r w:rsidR="00977EA8" w:rsidRPr="006E50DA">
        <w:rPr>
          <w:rFonts w:cstheme="minorHAnsi"/>
        </w:rPr>
        <w:t>пп</w:t>
      </w:r>
      <w:proofErr w:type="spellEnd"/>
      <w:r w:rsidR="00977EA8" w:rsidRPr="006E50DA">
        <w:rPr>
          <w:rFonts w:cstheme="minorHAnsi"/>
        </w:rPr>
        <w:t>."е" п.</w:t>
      </w:r>
      <w:r w:rsidR="00CD2E59">
        <w:rPr>
          <w:rFonts w:cstheme="minorHAnsi"/>
        </w:rPr>
        <w:t xml:space="preserve"> </w:t>
      </w:r>
      <w:r w:rsidR="00977EA8" w:rsidRPr="006E50DA">
        <w:rPr>
          <w:rFonts w:cstheme="minorHAnsi"/>
        </w:rPr>
        <w:t>1</w:t>
      </w:r>
      <w:r w:rsidR="004F4D34">
        <w:rPr>
          <w:rFonts w:cstheme="minorHAnsi"/>
        </w:rPr>
        <w:t>1</w:t>
      </w:r>
      <w:r w:rsidR="00495AFF" w:rsidRPr="00495AFF">
        <w:t>, а именно:</w:t>
      </w:r>
      <w:bookmarkEnd w:id="9"/>
      <w:r w:rsidR="004C03F1">
        <w:t xml:space="preserve"> </w:t>
      </w:r>
    </w:p>
    <w:p w14:paraId="60B22C4D" w14:textId="77777777" w:rsidR="009D3730" w:rsidRDefault="009D3730" w:rsidP="009D3730">
      <w:pPr>
        <w:pStyle w:val="113"/>
        <w:numPr>
          <w:ilvl w:val="6"/>
          <w:numId w:val="1"/>
        </w:numPr>
        <w:spacing w:line="240" w:lineRule="auto"/>
        <w:jc w:val="both"/>
      </w:pPr>
      <w:r>
        <w:t>Общие требования</w:t>
      </w:r>
    </w:p>
    <w:permStart w:id="120593336" w:edGrp="everyone" w:displacedByCustomXml="next"/>
    <w:sdt>
      <w:sdtPr>
        <w:rPr>
          <w:rFonts w:eastAsia="Times New Roman" w:cs="Arial"/>
          <w:b w:val="0"/>
          <w:color w:val="000000" w:themeColor="text1"/>
          <w:lang w:eastAsia="ru-RU"/>
        </w:rPr>
        <w:alias w:val="Общие требования"/>
        <w:tag w:val="Общие требования"/>
        <w:id w:val="-950855154"/>
        <w:placeholder>
          <w:docPart w:val="538C76AC88B240209345BC72C46BFF85"/>
        </w:placeholder>
        <w15:color w:val="FFFF00"/>
      </w:sdtPr>
      <w:sdtEndPr/>
      <w:sdtContent>
        <w:tbl>
          <w:tblPr>
            <w:tblStyle w:val="affffb"/>
            <w:tblW w:w="8512" w:type="dxa"/>
            <w:tblLook w:val="04A0" w:firstRow="1" w:lastRow="0" w:firstColumn="1" w:lastColumn="0" w:noHBand="0" w:noVBand="1"/>
          </w:tblPr>
          <w:tblGrid>
            <w:gridCol w:w="452"/>
            <w:gridCol w:w="10"/>
            <w:gridCol w:w="3108"/>
            <w:gridCol w:w="10"/>
            <w:gridCol w:w="4922"/>
            <w:gridCol w:w="10"/>
          </w:tblGrid>
          <w:tr w:rsidR="00C832C8" w:rsidRPr="0047532E" w14:paraId="0D23D9E4" w14:textId="77777777" w:rsidTr="00483830">
            <w:trPr>
              <w:gridAfter w:val="1"/>
              <w:cnfStyle w:val="100000000000" w:firstRow="1" w:lastRow="0" w:firstColumn="0" w:lastColumn="0" w:oddVBand="0" w:evenVBand="0" w:oddHBand="0"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E5A6B5A" w14:textId="77777777" w:rsidR="00C832C8" w:rsidRPr="0047532E" w:rsidRDefault="00C832C8" w:rsidP="00C832C8">
                <w:pPr>
                  <w:suppressAutoHyphens/>
                </w:pPr>
                <w:r w:rsidRPr="0047532E">
                  <w:t>№</w:t>
                </w:r>
              </w:p>
            </w:tc>
            <w:tc>
              <w:tcPr>
                <w:tcW w:w="3118" w:type="dxa"/>
                <w:gridSpan w:val="2"/>
                <w:vAlign w:val="center"/>
              </w:tcPr>
              <w:p w14:paraId="5DD52C51" w14:textId="77777777" w:rsidR="00C832C8" w:rsidRPr="0047532E" w:rsidRDefault="00E74450" w:rsidP="00C832C8">
                <w:pPr>
                  <w:suppressAutoHyphens/>
                  <w:cnfStyle w:val="100000000000" w:firstRow="1" w:lastRow="0" w:firstColumn="0" w:lastColumn="0" w:oddVBand="0" w:evenVBand="0" w:oddHBand="0" w:evenHBand="0" w:firstRowFirstColumn="0" w:firstRowLastColumn="0" w:lastRowFirstColumn="0" w:lastRowLastColumn="0"/>
                </w:pPr>
                <w:r>
                  <w:t>Требование</w:t>
                </w:r>
                <w:r w:rsidR="00AC6489">
                  <w:t xml:space="preserve"> </w:t>
                </w:r>
              </w:p>
            </w:tc>
            <w:tc>
              <w:tcPr>
                <w:tcW w:w="4932" w:type="dxa"/>
                <w:gridSpan w:val="2"/>
                <w:vAlign w:val="center"/>
              </w:tcPr>
              <w:p w14:paraId="56120A59" w14:textId="77777777" w:rsidR="00C832C8" w:rsidRPr="0047532E" w:rsidRDefault="00E74450" w:rsidP="00AC6489">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967E73">
                  <w:t>.</w:t>
                </w:r>
              </w:p>
            </w:tc>
          </w:tr>
          <w:tr w:rsidR="00483830" w14:paraId="7CEAC319" w14:textId="77777777" w:rsidTr="004838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14:paraId="336AC656" w14:textId="77777777" w:rsidR="00483830" w:rsidRPr="0057727C" w:rsidRDefault="00483830" w:rsidP="00483830">
                <w:pPr>
                  <w:pStyle w:val="ac"/>
                  <w:numPr>
                    <w:ilvl w:val="0"/>
                    <w:numId w:val="6"/>
                  </w:numPr>
                  <w:suppressAutoHyphens/>
                  <w:jc w:val="both"/>
                </w:pPr>
              </w:p>
            </w:tc>
            <w:tc>
              <w:tcPr>
                <w:tcW w:w="3118" w:type="dxa"/>
                <w:gridSpan w:val="2"/>
                <w:vAlign w:val="center"/>
              </w:tcPr>
              <w:p w14:paraId="2247A829" w14:textId="77777777" w:rsidR="00483830" w:rsidRDefault="00483830" w:rsidP="00C855A3">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14:paraId="320AFB58" w14:textId="77777777" w:rsidR="00483830" w:rsidRPr="00B4490B" w:rsidRDefault="003745FD" w:rsidP="00C855A3">
                <w:pPr>
                  <w:pStyle w:val="afffff"/>
                  <w:jc w:val="both"/>
                  <w:cnfStyle w:val="000000100000" w:firstRow="0" w:lastRow="0" w:firstColumn="0" w:lastColumn="0" w:oddVBand="0" w:evenVBand="0" w:oddHBand="1" w:evenHBand="0" w:firstRowFirstColumn="0" w:firstRowLastColumn="0" w:lastRowFirstColumn="0" w:lastRowLastColumn="0"/>
                </w:pPr>
                <w:sdt>
                  <w:sdtPr>
                    <w:id w:val="-1252425604"/>
                    <w:placeholder>
                      <w:docPart w:val="5B463724EAD34DE4AB5D6446F4299126"/>
                    </w:placeholder>
                    <w15:color w:val="FFFF00"/>
                  </w:sdtPr>
                  <w:sdtEndPr/>
                  <w:sdtContent>
                    <w:r w:rsidR="00483830">
                      <w:rPr>
                        <w:noProof/>
                      </w:rPr>
                      <w:fldChar w:fldCharType="begin"/>
                    </w:r>
                    <w:r w:rsidR="00483830">
                      <w:rPr>
                        <w:noProof/>
                      </w:rPr>
                      <w:instrText xml:space="preserve"> MERGEFIELD "Документ_о_СРО" </w:instrText>
                    </w:r>
                    <w:r w:rsidR="00483830">
                      <w:rPr>
                        <w:noProof/>
                      </w:rPr>
                      <w:fldChar w:fldCharType="separate"/>
                    </w:r>
                    <w:r w:rsidR="00402B62">
                      <w:rPr>
                        <w:noProof/>
                      </w:rPr>
                      <w:t>«Документ_о_СРО»</w:t>
                    </w:r>
                    <w:r w:rsidR="00483830">
                      <w:rPr>
                        <w:noProof/>
                      </w:rPr>
                      <w:fldChar w:fldCharType="end"/>
                    </w:r>
                    <w:r w:rsidR="00483830">
                      <w:t xml:space="preserve"> </w:t>
                    </w:r>
                  </w:sdtContent>
                </w:sdt>
              </w:p>
            </w:tc>
            <w:sdt>
              <w:sdtPr>
                <w:id w:val="-286208054"/>
                <w:placeholder>
                  <w:docPart w:val="7250BE0B3D9246479049E2523EC2F1D0"/>
                </w:placeholder>
                <w15:color w:val="FFFF00"/>
              </w:sdtPr>
              <w:sdtEndPr/>
              <w:sdtContent>
                <w:tc>
                  <w:tcPr>
                    <w:tcW w:w="4932" w:type="dxa"/>
                    <w:gridSpan w:val="2"/>
                    <w:vAlign w:val="center"/>
                  </w:tcPr>
                  <w:p w14:paraId="6A593FA0" w14:textId="65D11AB4" w:rsidR="00483830" w:rsidRDefault="000C6CFE" w:rsidP="00C855A3">
                    <w:pPr>
                      <w:pStyle w:val="afffff"/>
                      <w:jc w:val="both"/>
                      <w:cnfStyle w:val="000000100000" w:firstRow="0" w:lastRow="0" w:firstColumn="0" w:lastColumn="0" w:oddVBand="0" w:evenVBand="0" w:oddHBand="1" w:evenHBand="0" w:firstRowFirstColumn="0" w:firstRowLastColumn="0" w:lastRowFirstColumn="0" w:lastRowLastColumn="0"/>
                    </w:pPr>
                    <w:fldSimple w:instr=" MERGEFIELD Справка_СРО ">
                      <w:r w:rsidR="00C054B1">
                        <w:t>Требование не установлено</w:t>
                      </w:r>
                    </w:fldSimple>
                    <w:r w:rsidR="00C054B1">
                      <w:t xml:space="preserve"> </w:t>
                    </w:r>
                  </w:p>
                </w:tc>
              </w:sdtContent>
            </w:sdt>
          </w:tr>
        </w:tbl>
      </w:sdtContent>
    </w:sdt>
    <w:p w14:paraId="554B9E73" w14:textId="77777777" w:rsidR="009D3730" w:rsidRDefault="009D3730" w:rsidP="009D3730">
      <w:pPr>
        <w:pStyle w:val="113"/>
        <w:numPr>
          <w:ilvl w:val="6"/>
          <w:numId w:val="1"/>
        </w:numPr>
        <w:spacing w:line="240" w:lineRule="auto"/>
        <w:jc w:val="both"/>
      </w:pPr>
      <w:r>
        <w:t>Специальные</w:t>
      </w:r>
      <w:permEnd w:id="120593336"/>
      <w:r>
        <w:t xml:space="preserve"> требования</w:t>
      </w:r>
    </w:p>
    <w:sdt>
      <w:sdtPr>
        <w:rPr>
          <w:b w:val="0"/>
        </w:rPr>
        <w:alias w:val="Специальные требования"/>
        <w:tag w:val="Специальные требования"/>
        <w:id w:val="-430892404"/>
        <w:placeholder>
          <w:docPart w:val="BFD5C128BD8C45DE87088F2516262457"/>
        </w:placeholder>
        <w15:color w:val="FFFF00"/>
      </w:sdtPr>
      <w:sdtEndPr/>
      <w:sdtContent>
        <w:tbl>
          <w:tblPr>
            <w:tblStyle w:val="affffb"/>
            <w:tblW w:w="8502" w:type="dxa"/>
            <w:tblLook w:val="04A0" w:firstRow="1" w:lastRow="0" w:firstColumn="1" w:lastColumn="0" w:noHBand="0" w:noVBand="1"/>
          </w:tblPr>
          <w:tblGrid>
            <w:gridCol w:w="452"/>
            <w:gridCol w:w="3118"/>
            <w:gridCol w:w="4932"/>
          </w:tblGrid>
          <w:tr w:rsidR="009D3730" w:rsidRPr="0047532E" w14:paraId="449D1284" w14:textId="77777777" w:rsidTr="009D373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10A9218" w14:textId="77777777" w:rsidR="009D3730" w:rsidRPr="0047532E" w:rsidRDefault="009D3730" w:rsidP="00E71805">
                <w:pPr>
                  <w:suppressAutoHyphens/>
                </w:pPr>
                <w:r w:rsidRPr="0047532E">
                  <w:t>№</w:t>
                </w:r>
              </w:p>
            </w:tc>
            <w:tc>
              <w:tcPr>
                <w:tcW w:w="3118" w:type="dxa"/>
                <w:vAlign w:val="center"/>
              </w:tcPr>
              <w:p w14:paraId="1D938746" w14:textId="77777777" w:rsidR="009D3730" w:rsidRPr="0047532E" w:rsidRDefault="009D3730" w:rsidP="00E71805">
                <w:pPr>
                  <w:suppressAutoHyphens/>
                  <w:cnfStyle w:val="100000000000" w:firstRow="1" w:lastRow="0" w:firstColumn="0" w:lastColumn="0" w:oddVBand="0" w:evenVBand="0" w:oddHBand="0" w:evenHBand="0" w:firstRowFirstColumn="0" w:firstRowLastColumn="0" w:lastRowFirstColumn="0" w:lastRowLastColumn="0"/>
                </w:pPr>
                <w:r>
                  <w:t xml:space="preserve">Требование </w:t>
                </w:r>
              </w:p>
            </w:tc>
            <w:tc>
              <w:tcPr>
                <w:tcW w:w="4932" w:type="dxa"/>
                <w:vAlign w:val="center"/>
              </w:tcPr>
              <w:p w14:paraId="3FB95921" w14:textId="77777777" w:rsidR="009D3730" w:rsidRPr="0047532E" w:rsidRDefault="009D3730" w:rsidP="00E71805">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t>.</w:t>
                </w:r>
              </w:p>
            </w:tc>
          </w:tr>
          <w:tr w:rsidR="009D3730" w14:paraId="4F50B84C" w14:textId="77777777" w:rsidTr="009D37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8DC2F63" w14:textId="77777777" w:rsidR="009D3730" w:rsidRPr="0057727C" w:rsidRDefault="009D3730" w:rsidP="009D3730">
                <w:pPr>
                  <w:pStyle w:val="ac"/>
                  <w:numPr>
                    <w:ilvl w:val="0"/>
                    <w:numId w:val="6"/>
                  </w:numPr>
                  <w:suppressAutoHyphens/>
                  <w:jc w:val="both"/>
                </w:pPr>
              </w:p>
            </w:tc>
            <w:tc>
              <w:tcPr>
                <w:tcW w:w="3118" w:type="dxa"/>
                <w:vAlign w:val="center"/>
              </w:tcPr>
              <w:p w14:paraId="1212D637" w14:textId="77777777" w:rsidR="009D3730" w:rsidRPr="007A6892" w:rsidRDefault="001F6AD1" w:rsidP="00E71805">
                <w:pPr>
                  <w:suppressAutoHyphens/>
                  <w:jc w:val="both"/>
                  <w:cnfStyle w:val="000000100000" w:firstRow="0" w:lastRow="0" w:firstColumn="0" w:lastColumn="0" w:oddVBand="0" w:evenVBand="0" w:oddHBand="1" w:evenHBand="0" w:firstRowFirstColumn="0" w:firstRowLastColumn="0" w:lastRowFirstColumn="0" w:lastRowLastColumn="0"/>
                </w:pPr>
                <w:r w:rsidRPr="001F6AD1">
                  <w:t>Соответствие участников закупки требованиям, устанавливаемым в соответствии с законодательством Российской Федерации к лицам, выполняющим работы или услуги, являющихся предметом закупки</w:t>
                </w:r>
              </w:p>
            </w:tc>
            <w:sdt>
              <w:sdtPr>
                <w:id w:val="-1002968210"/>
                <w:placeholder>
                  <w:docPart w:val="20A1693DB6A94B36A24AEC32E2602437"/>
                </w:placeholder>
                <w15:color w:val="FFFF00"/>
              </w:sdtPr>
              <w:sdtEndPr/>
              <w:sdtContent>
                <w:sdt>
                  <w:sdtPr>
                    <w:id w:val="1443101164"/>
                    <w:placeholder>
                      <w:docPart w:val="5C663327917E4133AE91749153604A2F"/>
                    </w:placeholder>
                    <w15:color w:val="FFFF00"/>
                  </w:sdtPr>
                  <w:sdtEndPr/>
                  <w:sdtContent>
                    <w:sdt>
                      <w:sdtPr>
                        <w:id w:val="-1253978031"/>
                        <w:placeholder>
                          <w:docPart w:val="6ADC9F31698A4128987390ADFB59C072"/>
                        </w:placeholder>
                        <w15:color w:val="FFFF00"/>
                      </w:sdtPr>
                      <w:sdtEndPr/>
                      <w:sdtContent>
                        <w:tc>
                          <w:tcPr>
                            <w:tcW w:w="4932" w:type="dxa"/>
                            <w:vAlign w:val="center"/>
                          </w:tcPr>
                          <w:p w14:paraId="16840CDF" w14:textId="77777777" w:rsidR="00963354" w:rsidRDefault="00963354" w:rsidP="00963354">
                            <w:pPr>
                              <w:suppressAutoHyphens/>
                              <w:jc w:val="both"/>
                              <w:cnfStyle w:val="000000100000" w:firstRow="0" w:lastRow="0" w:firstColumn="0" w:lastColumn="0" w:oddVBand="0" w:evenVBand="0" w:oddHBand="1" w:evenHBand="0" w:firstRowFirstColumn="0" w:firstRowLastColumn="0" w:lastRowFirstColumn="0" w:lastRowLastColumn="0"/>
                              <w:rPr>
                                <w:lang w:eastAsia="ar-SA"/>
                              </w:rPr>
                            </w:pPr>
                            <w:r>
                              <w:rPr>
                                <w:noProof/>
                              </w:rPr>
                              <w:t>Наличие удостоверений (предоставление копий удостоверений или протоколов заседаний аттестационной комиссии) у персонала планируемого к привлечению на производство работ на высоте - согласно п.14 Правил по охране труда при работе на высоте (Приказ Минтруда России от 16.11.2020 № 782н):</w:t>
                            </w:r>
                          </w:p>
                          <w:p w14:paraId="62EE8341" w14:textId="77777777" w:rsidR="00963354" w:rsidRDefault="00963354" w:rsidP="00963354">
                            <w:pPr>
                              <w:suppressAutoHyphens/>
                              <w:jc w:val="both"/>
                              <w:cnfStyle w:val="000000100000" w:firstRow="0" w:lastRow="0" w:firstColumn="0" w:lastColumn="0" w:oddVBand="0" w:evenVBand="0" w:oddHBand="1" w:evenHBand="0" w:firstRowFirstColumn="0" w:firstRowLastColumn="0" w:lastRowFirstColumn="0" w:lastRowLastColumn="0"/>
                              <w:rPr>
                                <w:noProof/>
                              </w:rPr>
                            </w:pPr>
                            <w:r>
                              <w:rPr>
                                <w:noProof/>
                              </w:rPr>
                              <w:t>1. У рабочих минимум у 1 чел (для работников, допускаемых в составе бригады) - 1 группы по безопасности работ на высоте.</w:t>
                            </w:r>
                          </w:p>
                          <w:p w14:paraId="732E2FF3" w14:textId="77777777" w:rsidR="00963354" w:rsidRDefault="00963354" w:rsidP="00963354">
                            <w:pPr>
                              <w:suppressAutoHyphens/>
                              <w:jc w:val="both"/>
                              <w:cnfStyle w:val="000000100000" w:firstRow="0" w:lastRow="0" w:firstColumn="0" w:lastColumn="0" w:oddVBand="0" w:evenVBand="0" w:oddHBand="1" w:evenHBand="0" w:firstRowFirstColumn="0" w:firstRowLastColumn="0" w:lastRowFirstColumn="0" w:lastRowLastColumn="0"/>
                              <w:rPr>
                                <w:noProof/>
                              </w:rPr>
                            </w:pPr>
                            <w:r>
                              <w:rPr>
                                <w:noProof/>
                              </w:rPr>
                              <w:t>2.  У ИТР минимум у 1 чел (для мастеров, бригадиров, работников, назначаемых по наряду-допуску на производство работ на высоте ответственными исполнителями работ на высоте) - 2 группы по безопасности работ на высоте.</w:t>
                            </w:r>
                          </w:p>
                          <w:p w14:paraId="4DF2673A" w14:textId="77777777" w:rsidR="00963354" w:rsidRDefault="00963354" w:rsidP="00963354">
                            <w:pPr>
                              <w:suppressAutoHyphens/>
                              <w:jc w:val="both"/>
                              <w:cnfStyle w:val="000000100000" w:firstRow="0" w:lastRow="0" w:firstColumn="0" w:lastColumn="0" w:oddVBand="0" w:evenVBand="0" w:oddHBand="1" w:evenHBand="0" w:firstRowFirstColumn="0" w:firstRowLastColumn="0" w:lastRowFirstColumn="0" w:lastRowLastColumn="0"/>
                              <w:rPr>
                                <w:noProof/>
                              </w:rPr>
                            </w:pPr>
                            <w:r>
                              <w:rPr>
                                <w:noProof/>
                              </w:rPr>
                              <w:t>3. У ИТР минимум у 1 чел (для ответственных руководителей работ на высоте, выполняемых по наряду-допуску) - 3 группы по безопасности работ на высоте.</w:t>
                            </w:r>
                          </w:p>
                          <w:p w14:paraId="676EEFEA" w14:textId="77777777" w:rsidR="00963354" w:rsidRDefault="00963354" w:rsidP="00963354">
                            <w:pPr>
                              <w:suppressAutoHyphens/>
                              <w:jc w:val="both"/>
                              <w:cnfStyle w:val="000000100000" w:firstRow="0" w:lastRow="0" w:firstColumn="0" w:lastColumn="0" w:oddVBand="0" w:evenVBand="0" w:oddHBand="1" w:evenHBand="0" w:firstRowFirstColumn="0" w:firstRowLastColumn="0" w:lastRowFirstColumn="0" w:lastRowLastColumn="0"/>
                              <w:rPr>
                                <w:noProof/>
                              </w:rPr>
                            </w:pPr>
                            <w:r>
                              <w:rPr>
                                <w:noProof/>
                              </w:rPr>
                              <w:t>ИЛИ</w:t>
                            </w:r>
                          </w:p>
                          <w:p w14:paraId="77B0A902" w14:textId="25F6C7AA" w:rsidR="009D3730" w:rsidRPr="0047532E" w:rsidRDefault="00963354" w:rsidP="00963354">
                            <w:pPr>
                              <w:suppressAutoHyphens/>
                              <w:jc w:val="both"/>
                              <w:cnfStyle w:val="000000100000" w:firstRow="0" w:lastRow="0" w:firstColumn="0" w:lastColumn="0" w:oddVBand="0" w:evenVBand="0" w:oddHBand="1" w:evenHBand="0" w:firstRowFirstColumn="0" w:firstRowLastColumn="0" w:lastRowFirstColumn="0" w:lastRowLastColumn="0"/>
                            </w:pPr>
                            <w:r>
                              <w:rPr>
                                <w:noProof/>
                              </w:rPr>
                              <w:t>Гарантийное письмо, подтверждающее предоставление документов, согласно требованиям при работе на высоте на этапе заключения договора</w:t>
                            </w:r>
                            <w:r>
                              <w:rPr>
                                <w:lang w:eastAsia="ar-SA"/>
                              </w:rPr>
                              <w:t xml:space="preserve"> </w:t>
                            </w:r>
                          </w:p>
                        </w:tc>
                      </w:sdtContent>
                    </w:sdt>
                  </w:sdtContent>
                </w:sdt>
              </w:sdtContent>
            </w:sdt>
          </w:tr>
          <w:tr w:rsidR="00C5615C" w14:paraId="10F3D65F" w14:textId="77777777" w:rsidTr="009D373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6BB1E23" w14:textId="77777777" w:rsidR="00C5615C" w:rsidRPr="0057727C" w:rsidRDefault="00C5615C" w:rsidP="00C5615C">
                <w:pPr>
                  <w:pStyle w:val="ac"/>
                  <w:numPr>
                    <w:ilvl w:val="0"/>
                    <w:numId w:val="6"/>
                  </w:numPr>
                  <w:suppressAutoHyphens/>
                  <w:jc w:val="both"/>
                </w:pPr>
              </w:p>
            </w:tc>
            <w:tc>
              <w:tcPr>
                <w:tcW w:w="3118" w:type="dxa"/>
                <w:vAlign w:val="center"/>
              </w:tcPr>
              <w:p w14:paraId="33801F73" w14:textId="77777777" w:rsidR="00C5615C" w:rsidRDefault="00C5615C" w:rsidP="00C5615C">
                <w:pPr>
                  <w:suppressAutoHyphens/>
                  <w:jc w:val="both"/>
                  <w:cnfStyle w:val="000000010000" w:firstRow="0" w:lastRow="0" w:firstColumn="0" w:lastColumn="0" w:oddVBand="0" w:evenVBand="0" w:oddHBand="0" w:evenHBand="1" w:firstRowFirstColumn="0" w:firstRowLastColumn="0" w:lastRowFirstColumn="0" w:lastRowLastColumn="0"/>
                </w:pPr>
                <w:r w:rsidRPr="00A038A1">
                  <w:rPr>
                    <w:rFonts w:cstheme="minorHAnsi"/>
                  </w:rPr>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932" w:type="dxa"/>
                <w:vAlign w:val="center"/>
              </w:tcPr>
              <w:p w14:paraId="5543467C" w14:textId="563F638E" w:rsidR="00C5615C" w:rsidRDefault="00C054B1" w:rsidP="00C5615C">
                <w:pPr>
                  <w:suppressAutoHyphens/>
                  <w:jc w:val="both"/>
                  <w:cnfStyle w:val="000000010000" w:firstRow="0" w:lastRow="0" w:firstColumn="0" w:lastColumn="0" w:oddVBand="0" w:evenVBand="0" w:oddHBand="0" w:evenHBand="1" w:firstRowFirstColumn="0" w:firstRowLastColumn="0" w:lastRowFirstColumn="0" w:lastRowLastColumn="0"/>
                </w:pPr>
                <w:r>
                  <w:t>Требование не установлено</w:t>
                </w:r>
              </w:p>
            </w:tc>
          </w:tr>
          <w:tr w:rsidR="00C5615C" w14:paraId="2A8787BD" w14:textId="77777777" w:rsidTr="009D37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573AD63" w14:textId="77777777" w:rsidR="00C5615C" w:rsidRPr="0057727C" w:rsidRDefault="00C5615C" w:rsidP="00C5615C">
                <w:pPr>
                  <w:pStyle w:val="ac"/>
                  <w:numPr>
                    <w:ilvl w:val="0"/>
                    <w:numId w:val="6"/>
                  </w:numPr>
                  <w:suppressAutoHyphens/>
                  <w:jc w:val="both"/>
                </w:pPr>
              </w:p>
            </w:tc>
            <w:tc>
              <w:tcPr>
                <w:tcW w:w="3118" w:type="dxa"/>
                <w:vAlign w:val="center"/>
              </w:tcPr>
              <w:p w14:paraId="71CF959D" w14:textId="77777777" w:rsidR="00C5615C" w:rsidRDefault="00C5615C" w:rsidP="00C5615C">
                <w:pPr>
                  <w:suppressAutoHyphens/>
                  <w:jc w:val="both"/>
                  <w:cnfStyle w:val="000000100000" w:firstRow="0" w:lastRow="0" w:firstColumn="0" w:lastColumn="0" w:oddVBand="0" w:evenVBand="0" w:oddHBand="1" w:evenHBand="0" w:firstRowFirstColumn="0" w:firstRowLastColumn="0" w:lastRowFirstColumn="0" w:lastRowLastColumn="0"/>
                </w:pPr>
                <w:r w:rsidRPr="00A038A1">
                  <w:rPr>
                    <w:rFonts w:cstheme="minorHAnsi"/>
                  </w:rPr>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A038A1">
                  <w:rPr>
                    <w:rFonts w:cstheme="minorHAnsi"/>
                  </w:rPr>
                  <w:t>пр</w:t>
                </w:r>
                <w:proofErr w:type="spellEnd"/>
                <w:r w:rsidRPr="00A038A1">
                  <w:rPr>
                    <w:rFonts w:cstheme="minorHAnsi"/>
                  </w:rPr>
                  <w:t>)</w:t>
                </w:r>
              </w:p>
            </w:tc>
            <w:tc>
              <w:tcPr>
                <w:tcW w:w="4932" w:type="dxa"/>
                <w:vAlign w:val="center"/>
              </w:tcPr>
              <w:p w14:paraId="43ABA28B" w14:textId="12455AA9" w:rsidR="00C5615C" w:rsidRDefault="00C054B1" w:rsidP="00C5615C">
                <w:pPr>
                  <w:suppressAutoHyphens/>
                  <w:jc w:val="both"/>
                  <w:cnfStyle w:val="000000100000" w:firstRow="0" w:lastRow="0" w:firstColumn="0" w:lastColumn="0" w:oddVBand="0" w:evenVBand="0" w:oddHBand="1" w:evenHBand="0" w:firstRowFirstColumn="0" w:firstRowLastColumn="0" w:lastRowFirstColumn="0" w:lastRowLastColumn="0"/>
                </w:pPr>
                <w:r>
                  <w:t>Требование не установлено</w:t>
                </w:r>
              </w:p>
            </w:tc>
          </w:tr>
          <w:tr w:rsidR="009D3730" w14:paraId="718E7BF4" w14:textId="77777777" w:rsidTr="009D373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C6F1DF3" w14:textId="77777777" w:rsidR="009D3730" w:rsidRPr="0057727C" w:rsidRDefault="009D3730" w:rsidP="009D3730">
                <w:pPr>
                  <w:pStyle w:val="ac"/>
                  <w:numPr>
                    <w:ilvl w:val="0"/>
                    <w:numId w:val="6"/>
                  </w:numPr>
                  <w:suppressAutoHyphens/>
                  <w:jc w:val="both"/>
                </w:pPr>
              </w:p>
            </w:tc>
            <w:tc>
              <w:tcPr>
                <w:tcW w:w="3118" w:type="dxa"/>
                <w:vAlign w:val="center"/>
              </w:tcPr>
              <w:sdt>
                <w:sdtPr>
                  <w:id w:val="-675117686"/>
                  <w:placeholder>
                    <w:docPart w:val="C25E6A50127349CCAF3957A35180115A"/>
                  </w:placeholder>
                  <w15:color w:val="FFFF00"/>
                </w:sdtPr>
                <w:sdtEndPr>
                  <w:rPr>
                    <w:noProof/>
                  </w:rPr>
                </w:sdtEndPr>
                <w:sdtContent>
                  <w:p w14:paraId="3DDCC746" w14:textId="77777777" w:rsidR="009D3730" w:rsidRDefault="009D3730" w:rsidP="00E71805">
                    <w:pPr>
                      <w:suppressAutoHyphens/>
                      <w:jc w:val="both"/>
                      <w:cnfStyle w:val="000000010000" w:firstRow="0" w:lastRow="0" w:firstColumn="0" w:lastColumn="0" w:oddVBand="0" w:evenVBand="0" w:oddHBand="0" w:evenHBand="1" w:firstRowFirstColumn="0" w:firstRowLastColumn="0" w:lastRowFirstColumn="0" w:lastRowLastColumn="0"/>
                    </w:pPr>
                    <w:r>
                      <w:t>Аттестация НАКС</w:t>
                    </w:r>
                  </w:p>
                </w:sdtContent>
              </w:sdt>
            </w:tc>
            <w:sdt>
              <w:sdtPr>
                <w:id w:val="1871947138"/>
                <w:placeholder>
                  <w:docPart w:val="C02A226DF2144B06B0F26FBB74B45C82"/>
                </w:placeholder>
                <w15:color w:val="FFFF00"/>
              </w:sdtPr>
              <w:sdtEndPr/>
              <w:sdtContent>
                <w:sdt>
                  <w:sdtPr>
                    <w:id w:val="-580068846"/>
                    <w:placeholder>
                      <w:docPart w:val="CC5FA98630B14D3987FD5145788582E2"/>
                    </w:placeholder>
                    <w15:color w:val="FFFF00"/>
                  </w:sdtPr>
                  <w:sdtEndPr/>
                  <w:sdtContent>
                    <w:tc>
                      <w:tcPr>
                        <w:tcW w:w="4932" w:type="dxa"/>
                        <w:vAlign w:val="center"/>
                      </w:tcPr>
                      <w:p w14:paraId="59D593A8" w14:textId="57AC913F" w:rsidR="009D3730" w:rsidRDefault="00C054B1" w:rsidP="00E71805">
                        <w:pPr>
                          <w:jc w:val="both"/>
                          <w:cnfStyle w:val="000000010000" w:firstRow="0" w:lastRow="0" w:firstColumn="0" w:lastColumn="0" w:oddVBand="0" w:evenVBand="0" w:oddHBand="0" w:evenHBand="1" w:firstRowFirstColumn="0" w:firstRowLastColumn="0" w:lastRowFirstColumn="0" w:lastRowLastColumn="0"/>
                        </w:pPr>
                        <w:r>
                          <w:t>Требование не установлено</w:t>
                        </w:r>
                      </w:p>
                    </w:tc>
                  </w:sdtContent>
                </w:sdt>
              </w:sdtContent>
            </w:sdt>
          </w:tr>
        </w:tbl>
      </w:sdtContent>
    </w:sdt>
    <w:p w14:paraId="02363D60" w14:textId="77777777" w:rsidR="002A4A60" w:rsidRDefault="002A4A60" w:rsidP="009D3730">
      <w:pPr>
        <w:pStyle w:val="113"/>
        <w:numPr>
          <w:ilvl w:val="0"/>
          <w:numId w:val="0"/>
        </w:numPr>
        <w:spacing w:line="240" w:lineRule="auto"/>
        <w:jc w:val="both"/>
      </w:pPr>
    </w:p>
    <w:p w14:paraId="75DD378E" w14:textId="77777777" w:rsidR="00B93B01" w:rsidRPr="005E1D52" w:rsidRDefault="00B93B01" w:rsidP="00B93B01">
      <w:pPr>
        <w:pStyle w:val="113"/>
        <w:spacing w:line="240" w:lineRule="auto"/>
        <w:jc w:val="both"/>
      </w:pPr>
      <w:r w:rsidRPr="005E1D52">
        <w:t>Требование по обеспечению заявки на участие в закупочной процедуре</w:t>
      </w:r>
    </w:p>
    <w:permStart w:id="1749907763" w:edGrp="everyone" w:displacedByCustomXml="next"/>
    <w:sdt>
      <w:sdtPr>
        <w:rPr>
          <w:b w:val="0"/>
        </w:rPr>
        <w:alias w:val="Специальные требования"/>
        <w:tag w:val="Специальные требования"/>
        <w:id w:val="798342438"/>
        <w:placeholder>
          <w:docPart w:val="CECA4AF375E84898966353957A039816"/>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14:paraId="6212251F"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2A93ED2" w14:textId="77777777" w:rsidR="00B93B01" w:rsidRPr="005E1D52" w:rsidRDefault="00B93B01" w:rsidP="00DD77B3">
                <w:pPr>
                  <w:suppressAutoHyphens/>
                </w:pPr>
                <w:r w:rsidRPr="005E1D52">
                  <w:t>№</w:t>
                </w:r>
              </w:p>
            </w:tc>
            <w:tc>
              <w:tcPr>
                <w:tcW w:w="3118" w:type="dxa"/>
                <w:vAlign w:val="center"/>
              </w:tcPr>
              <w:p w14:paraId="71DBCEFC"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18A08B71"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14:paraId="572A407E"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D270381" w14:textId="77777777" w:rsidR="002F0BC7" w:rsidRPr="005E1D52" w:rsidRDefault="002F0BC7" w:rsidP="002F0BC7">
                <w:pPr>
                  <w:pStyle w:val="ac"/>
                  <w:numPr>
                    <w:ilvl w:val="0"/>
                    <w:numId w:val="6"/>
                  </w:numPr>
                  <w:suppressAutoHyphens/>
                  <w:jc w:val="both"/>
                </w:pPr>
              </w:p>
            </w:tc>
            <w:tc>
              <w:tcPr>
                <w:tcW w:w="3118" w:type="dxa"/>
                <w:vAlign w:val="center"/>
              </w:tcPr>
              <w:p w14:paraId="0CBE65A0" w14:textId="77777777"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заявки</w:t>
                </w:r>
              </w:p>
            </w:tc>
            <w:tc>
              <w:tcPr>
                <w:tcW w:w="4932" w:type="dxa"/>
                <w:vAlign w:val="center"/>
              </w:tcPr>
              <w:p w14:paraId="7F4D650B" w14:textId="3CA7BB47" w:rsidR="002F0BC7" w:rsidRPr="005E1D52" w:rsidRDefault="00C054B1"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Не требуется</w:t>
                </w:r>
              </w:p>
            </w:tc>
          </w:tr>
          <w:tr w:rsidR="002F0BC7" w:rsidRPr="005E1D52" w14:paraId="427C1B87"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AF91863" w14:textId="77777777" w:rsidR="002F0BC7" w:rsidRPr="005E1D52" w:rsidRDefault="002F0BC7" w:rsidP="002F0BC7">
                <w:pPr>
                  <w:pStyle w:val="ac"/>
                  <w:numPr>
                    <w:ilvl w:val="0"/>
                    <w:numId w:val="6"/>
                  </w:numPr>
                  <w:suppressAutoHyphens/>
                  <w:jc w:val="both"/>
                </w:pPr>
              </w:p>
            </w:tc>
            <w:tc>
              <w:tcPr>
                <w:tcW w:w="3118" w:type="dxa"/>
                <w:vAlign w:val="center"/>
              </w:tcPr>
              <w:p w14:paraId="1129560D" w14:textId="77777777"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 xml:space="preserve">Форма обеспечения заявки </w:t>
                </w:r>
              </w:p>
            </w:tc>
            <w:tc>
              <w:tcPr>
                <w:tcW w:w="4932" w:type="dxa"/>
                <w:vAlign w:val="center"/>
              </w:tcPr>
              <w:p w14:paraId="79D6DA28" w14:textId="2F005C1B" w:rsidR="002F0BC7" w:rsidRPr="005E1D52" w:rsidRDefault="00C054B1"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Не требуется</w:t>
                </w:r>
              </w:p>
            </w:tc>
          </w:tr>
        </w:tbl>
      </w:sdtContent>
    </w:sdt>
    <w:permEnd w:id="1749907763"/>
    <w:p w14:paraId="2E38F292" w14:textId="77777777" w:rsidR="00B93B01" w:rsidRPr="005E1D52" w:rsidRDefault="00B93B01" w:rsidP="00B93B01">
      <w:pPr>
        <w:pStyle w:val="113"/>
        <w:spacing w:line="240" w:lineRule="auto"/>
        <w:jc w:val="both"/>
      </w:pPr>
      <w:r w:rsidRPr="005E1D52">
        <w:t>Требование по обеспечению договора на участие в закупочной процедуре</w:t>
      </w:r>
    </w:p>
    <w:permStart w:id="384699526" w:edGrp="everyone" w:displacedByCustomXml="next"/>
    <w:sdt>
      <w:sdtPr>
        <w:rPr>
          <w:b w:val="0"/>
        </w:rPr>
        <w:alias w:val="Специальные требования"/>
        <w:tag w:val="Специальные требования"/>
        <w:id w:val="-692846911"/>
        <w:placeholder>
          <w:docPart w:val="5DE63D51E57C438EA2170790D8F3410D"/>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14:paraId="70DB2C87"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9BE8D6D" w14:textId="77777777" w:rsidR="00B93B01" w:rsidRPr="005E1D52" w:rsidRDefault="00B93B01" w:rsidP="00DD77B3">
                <w:pPr>
                  <w:suppressAutoHyphens/>
                </w:pPr>
                <w:r w:rsidRPr="005E1D52">
                  <w:t>№</w:t>
                </w:r>
              </w:p>
            </w:tc>
            <w:tc>
              <w:tcPr>
                <w:tcW w:w="3118" w:type="dxa"/>
                <w:vAlign w:val="center"/>
              </w:tcPr>
              <w:p w14:paraId="7E4465E3"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2105A6C2"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14:paraId="1B5789B7"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3481EE5" w14:textId="77777777" w:rsidR="002F0BC7" w:rsidRPr="005E1D52" w:rsidRDefault="002F0BC7" w:rsidP="002F0BC7">
                <w:pPr>
                  <w:pStyle w:val="ac"/>
                  <w:numPr>
                    <w:ilvl w:val="0"/>
                    <w:numId w:val="6"/>
                  </w:numPr>
                  <w:suppressAutoHyphens/>
                  <w:jc w:val="both"/>
                </w:pPr>
              </w:p>
            </w:tc>
            <w:tc>
              <w:tcPr>
                <w:tcW w:w="3118" w:type="dxa"/>
                <w:vAlign w:val="center"/>
              </w:tcPr>
              <w:p w14:paraId="20D607BE" w14:textId="77777777"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договора</w:t>
                </w:r>
              </w:p>
            </w:tc>
            <w:tc>
              <w:tcPr>
                <w:tcW w:w="4932" w:type="dxa"/>
                <w:vAlign w:val="center"/>
              </w:tcPr>
              <w:p w14:paraId="4DF3C19D" w14:textId="7CFF5CC5"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Размер_обеспечения_договора </w:instrText>
                </w:r>
                <w:r w:rsidRPr="005E1D52">
                  <w:rPr>
                    <w:rFonts w:cstheme="minorHAnsi"/>
                  </w:rPr>
                  <w:fldChar w:fldCharType="separate"/>
                </w:r>
                <w:r w:rsidR="00C054B1">
                  <w:rPr>
                    <w:rFonts w:cstheme="minorHAnsi"/>
                  </w:rPr>
                  <w:t>Не требуется</w:t>
                </w:r>
                <w:r w:rsidR="00C054B1" w:rsidRPr="005E1D52">
                  <w:rPr>
                    <w:rFonts w:cstheme="minorHAnsi"/>
                  </w:rPr>
                  <w:t xml:space="preserve"> </w:t>
                </w:r>
                <w:r w:rsidRPr="005E1D52">
                  <w:rPr>
                    <w:rFonts w:cstheme="minorHAnsi"/>
                  </w:rPr>
                  <w:fldChar w:fldCharType="end"/>
                </w:r>
              </w:p>
            </w:tc>
          </w:tr>
          <w:tr w:rsidR="002F0BC7" w:rsidRPr="005E1D52" w14:paraId="69AC1EDF"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84AF79E" w14:textId="77777777" w:rsidR="002F0BC7" w:rsidRPr="005E1D52" w:rsidRDefault="002F0BC7" w:rsidP="002F0BC7">
                <w:pPr>
                  <w:pStyle w:val="ac"/>
                  <w:numPr>
                    <w:ilvl w:val="0"/>
                    <w:numId w:val="6"/>
                  </w:numPr>
                  <w:suppressAutoHyphens/>
                  <w:jc w:val="both"/>
                </w:pPr>
              </w:p>
            </w:tc>
            <w:tc>
              <w:tcPr>
                <w:tcW w:w="3118" w:type="dxa"/>
                <w:vAlign w:val="center"/>
              </w:tcPr>
              <w:p w14:paraId="3F0A1C79" w14:textId="77777777"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Форма обеспечения договора</w:t>
                </w:r>
              </w:p>
            </w:tc>
            <w:tc>
              <w:tcPr>
                <w:tcW w:w="4932" w:type="dxa"/>
                <w:vAlign w:val="center"/>
              </w:tcPr>
              <w:p w14:paraId="01F33104" w14:textId="194CFE50" w:rsidR="002F0BC7" w:rsidRPr="005E1D52" w:rsidRDefault="00C054B1" w:rsidP="002F0BC7">
                <w:pPr>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Не требуется</w:t>
                </w:r>
              </w:p>
            </w:tc>
          </w:tr>
          <w:tr w:rsidR="00C4575E" w:rsidRPr="00C736AB" w14:paraId="1CECBECB" w14:textId="77777777" w:rsidTr="00F51B5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B29489A" w14:textId="77777777" w:rsidR="00C4575E" w:rsidRPr="00633AC2" w:rsidRDefault="00C4575E" w:rsidP="00C4575E">
                <w:pPr>
                  <w:pStyle w:val="ac"/>
                  <w:numPr>
                    <w:ilvl w:val="0"/>
                    <w:numId w:val="6"/>
                  </w:numPr>
                  <w:suppressAutoHyphens/>
                  <w:jc w:val="both"/>
                </w:pPr>
              </w:p>
            </w:tc>
            <w:tc>
              <w:tcPr>
                <w:tcW w:w="3118" w:type="dxa"/>
                <w:vAlign w:val="center"/>
              </w:tcPr>
              <w:p w14:paraId="49D30287" w14:textId="77777777" w:rsidR="00C4575E" w:rsidRPr="00C4575E" w:rsidRDefault="00C4575E" w:rsidP="00F51B5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4575E">
                  <w:rPr>
                    <w:rFonts w:cstheme="minorHAnsi"/>
                  </w:rPr>
                  <w:t>Обеспечиваемые обязательства</w:t>
                </w:r>
              </w:p>
            </w:tc>
            <w:tc>
              <w:tcPr>
                <w:tcW w:w="4932" w:type="dxa"/>
                <w:vAlign w:val="center"/>
              </w:tcPr>
              <w:p w14:paraId="3F14D2EE" w14:textId="55F349A1" w:rsidR="00C4575E" w:rsidRPr="00846D09" w:rsidRDefault="00C054B1" w:rsidP="00F51B5E">
                <w:pPr>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Не требуется</w:t>
                </w:r>
              </w:p>
            </w:tc>
          </w:tr>
          <w:tr w:rsidR="00B93B01" w:rsidRPr="00D01CAB" w14:paraId="50BB912E"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1602C6A" w14:textId="77777777" w:rsidR="00B93B01" w:rsidRPr="005E1D52" w:rsidRDefault="00B93B01" w:rsidP="00E46EEC">
                <w:pPr>
                  <w:pStyle w:val="ac"/>
                  <w:numPr>
                    <w:ilvl w:val="0"/>
                    <w:numId w:val="6"/>
                  </w:numPr>
                  <w:suppressAutoHyphens/>
                  <w:jc w:val="both"/>
                </w:pPr>
              </w:p>
            </w:tc>
            <w:tc>
              <w:tcPr>
                <w:tcW w:w="3118" w:type="dxa"/>
                <w:vAlign w:val="center"/>
              </w:tcPr>
              <w:p w14:paraId="2194C0F7" w14:textId="77777777" w:rsidR="00B93B01" w:rsidRPr="005E1D52" w:rsidRDefault="00B93B01"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Срок предоставления обеспечения договора</w:t>
                </w:r>
              </w:p>
            </w:tc>
            <w:tc>
              <w:tcPr>
                <w:tcW w:w="4932" w:type="dxa"/>
                <w:vAlign w:val="center"/>
              </w:tcPr>
              <w:p w14:paraId="62BB9121" w14:textId="37DE502B" w:rsidR="00B93B01" w:rsidRDefault="00C054B1"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Не требуется</w:t>
                </w:r>
              </w:p>
            </w:tc>
          </w:tr>
        </w:tbl>
      </w:sdtContent>
    </w:sdt>
    <w:permEnd w:id="384699526"/>
    <w:p w14:paraId="46BD64A8" w14:textId="77777777" w:rsidR="0025595D" w:rsidRPr="00736283" w:rsidRDefault="0025595D" w:rsidP="0025595D">
      <w:pPr>
        <w:pStyle w:val="113"/>
        <w:spacing w:line="240" w:lineRule="auto"/>
        <w:jc w:val="both"/>
      </w:pPr>
      <w:r w:rsidRPr="00736283">
        <w:t xml:space="preserve">Требования </w:t>
      </w:r>
      <w:r w:rsidR="00481549">
        <w:t>по обеспечению аванса</w:t>
      </w:r>
    </w:p>
    <w:permStart w:id="293489285" w:edGrp="everyone" w:displacedByCustomXml="next"/>
    <w:sdt>
      <w:sdtPr>
        <w:rPr>
          <w:b w:val="0"/>
        </w:rPr>
        <w:alias w:val="Специальные требования"/>
        <w:tag w:val="Специальные требования"/>
        <w:id w:val="-582680519"/>
        <w:placeholder>
          <w:docPart w:val="62BC4A81F6F44044A2984A263F5F8A5E"/>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25595D" w:rsidRPr="00736283" w14:paraId="259451BC"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ACB5DCA" w14:textId="77777777" w:rsidR="0025595D" w:rsidRPr="00736283" w:rsidRDefault="0025595D" w:rsidP="00DD77B3">
                <w:pPr>
                  <w:suppressAutoHyphens/>
                </w:pPr>
                <w:r w:rsidRPr="00736283">
                  <w:t>№</w:t>
                </w:r>
              </w:p>
            </w:tc>
            <w:tc>
              <w:tcPr>
                <w:tcW w:w="3118" w:type="dxa"/>
                <w:vAlign w:val="center"/>
              </w:tcPr>
              <w:p w14:paraId="16DA09A5" w14:textId="77777777"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45B0AAC6" w14:textId="77777777"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25595D" w:rsidRPr="00736283" w14:paraId="3BF30DAF"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610710A" w14:textId="77777777" w:rsidR="0025595D" w:rsidRPr="00736283" w:rsidRDefault="0025595D" w:rsidP="00DD77B3">
                <w:pPr>
                  <w:pStyle w:val="ac"/>
                  <w:numPr>
                    <w:ilvl w:val="0"/>
                    <w:numId w:val="6"/>
                  </w:numPr>
                  <w:suppressAutoHyphens/>
                  <w:jc w:val="both"/>
                </w:pPr>
              </w:p>
            </w:tc>
            <w:tc>
              <w:tcPr>
                <w:tcW w:w="3118" w:type="dxa"/>
                <w:vAlign w:val="center"/>
              </w:tcPr>
              <w:p w14:paraId="7FCD5B01" w14:textId="77777777" w:rsidR="0025595D" w:rsidRPr="00736283" w:rsidRDefault="0025595D"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14:paraId="0429356B" w14:textId="7BBA5CBA" w:rsidR="0025595D" w:rsidRPr="00736283" w:rsidRDefault="00C054B1"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Не требуется</w:t>
                </w:r>
              </w:p>
            </w:tc>
          </w:tr>
          <w:tr w:rsidR="0025595D" w:rsidRPr="00C736AB" w14:paraId="2A3E39BF"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660B4CF" w14:textId="77777777" w:rsidR="0025595D" w:rsidRPr="00736283" w:rsidRDefault="0025595D" w:rsidP="00DD77B3">
                <w:pPr>
                  <w:pStyle w:val="ac"/>
                  <w:numPr>
                    <w:ilvl w:val="0"/>
                    <w:numId w:val="6"/>
                  </w:numPr>
                  <w:suppressAutoHyphens/>
                  <w:jc w:val="both"/>
                </w:pPr>
              </w:p>
            </w:tc>
            <w:tc>
              <w:tcPr>
                <w:tcW w:w="3118" w:type="dxa"/>
                <w:vAlign w:val="center"/>
              </w:tcPr>
              <w:p w14:paraId="770558EA" w14:textId="77777777" w:rsidR="0025595D" w:rsidRPr="00736283" w:rsidRDefault="0025595D"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14:paraId="2331029E" w14:textId="15150AAF" w:rsidR="0025595D" w:rsidRDefault="00C054B1"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Не требуется</w:t>
                </w:r>
              </w:p>
            </w:tc>
          </w:tr>
          <w:permEnd w:id="293489285"/>
        </w:tbl>
      </w:sdtContent>
    </w:sdt>
    <w:p w14:paraId="303A1FC4" w14:textId="77777777" w:rsidR="0025595D" w:rsidRDefault="0025595D">
      <w:pPr>
        <w:rPr>
          <w:rFonts w:eastAsia="Times New Roman" w:cs="Arial"/>
          <w:b/>
          <w:color w:val="000000" w:themeColor="text1"/>
          <w:sz w:val="24"/>
          <w:lang w:eastAsia="ru-RU"/>
        </w:rPr>
      </w:pPr>
    </w:p>
    <w:p w14:paraId="40E171B4" w14:textId="77777777" w:rsidR="0025595D" w:rsidRDefault="0025595D">
      <w:pPr>
        <w:rPr>
          <w:rFonts w:eastAsia="Times New Roman" w:cs="Arial"/>
          <w:b/>
          <w:color w:val="000000" w:themeColor="text1"/>
          <w:sz w:val="24"/>
          <w:lang w:eastAsia="ru-RU"/>
        </w:rPr>
      </w:pPr>
      <w:r>
        <w:rPr>
          <w:rFonts w:eastAsia="Times New Roman" w:cs="Arial"/>
          <w:b/>
          <w:color w:val="000000" w:themeColor="text1"/>
          <w:sz w:val="24"/>
          <w:lang w:eastAsia="ru-RU"/>
        </w:rPr>
        <w:br w:type="page"/>
      </w:r>
    </w:p>
    <w:p w14:paraId="23D3D584" w14:textId="77777777" w:rsidR="00C832C8" w:rsidRDefault="00C832C8">
      <w:pPr>
        <w:rPr>
          <w:rFonts w:eastAsia="Times New Roman" w:cs="Arial"/>
          <w:b/>
          <w:color w:val="000000" w:themeColor="text1"/>
          <w:sz w:val="24"/>
          <w:lang w:eastAsia="ru-RU"/>
        </w:rPr>
      </w:pPr>
    </w:p>
    <w:p w14:paraId="10B2FB9A" w14:textId="77777777" w:rsidR="00696A07" w:rsidRDefault="00696A07" w:rsidP="00696A07">
      <w:pPr>
        <w:pStyle w:val="1"/>
      </w:pPr>
      <w:bookmarkStart w:id="12" w:name="_Toc143602464"/>
      <w:r>
        <w:t>Требования к заявке на участие в закупке</w:t>
      </w:r>
      <w:bookmarkEnd w:id="10"/>
      <w:bookmarkEnd w:id="12"/>
    </w:p>
    <w:p w14:paraId="3D6B03D5" w14:textId="77777777" w:rsidR="00696A07" w:rsidRPr="002011D4" w:rsidRDefault="00421159" w:rsidP="00696A07">
      <w:pPr>
        <w:pStyle w:val="113"/>
      </w:pPr>
      <w:r w:rsidRPr="002011D4">
        <w:t>С</w:t>
      </w:r>
      <w:r w:rsidR="00696A07" w:rsidRPr="002011D4">
        <w:t>остав заявки</w:t>
      </w:r>
    </w:p>
    <w:p w14:paraId="4D7EE7C2" w14:textId="77777777" w:rsidR="00480129" w:rsidRDefault="002741DB" w:rsidP="002741DB">
      <w:pPr>
        <w:pStyle w:val="111"/>
      </w:pPr>
      <w:r w:rsidRPr="002741DB">
        <w:t xml:space="preserve">Заявка на участие </w:t>
      </w:r>
      <w:r>
        <w:t xml:space="preserve">в конкурсе </w:t>
      </w:r>
      <w:r w:rsidRPr="002741DB">
        <w:t>в электронной форме состоит из двух частей и предложения участника закупки о цене договора (цене лота, единицы товара, работы, услуги)</w:t>
      </w:r>
      <w:r w:rsidR="00696A07">
        <w:t>.</w:t>
      </w:r>
    </w:p>
    <w:sdt>
      <w:sdtPr>
        <w:alias w:val="Части заявки"/>
        <w:tag w:val="Части заявки"/>
        <w:id w:val="-631405894"/>
        <w:lock w:val="sdtLocked"/>
        <w:placeholder>
          <w:docPart w:val="83B6A46E88684758BDD3B175AF4AC8F4"/>
        </w:placeholder>
        <w15:color w:val="00CCFF"/>
        <w:docPartList>
          <w:docPartGallery w:val="Quick Parts"/>
          <w:docPartCategory w:val="Документация о закупке: части заявки"/>
        </w:docPartList>
      </w:sdtPr>
      <w:sdtEndPr/>
      <w:sdtContent>
        <w:p w14:paraId="188DCE1A" w14:textId="77777777" w:rsidR="00D24712" w:rsidRPr="00A7091C" w:rsidRDefault="00D24712" w:rsidP="00D24712">
          <w:pPr>
            <w:pStyle w:val="111"/>
            <w:rPr>
              <w:color w:val="auto"/>
            </w:rPr>
          </w:pPr>
          <w:r w:rsidRPr="00A7091C">
            <w:rPr>
              <w:color w:val="auto"/>
            </w:rPr>
            <w:t>Первая часть заявки на участие в конкурсе в электронной форме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w:t>
          </w:r>
          <w:r>
            <w:rPr>
              <w:color w:val="auto"/>
            </w:rPr>
            <w:t xml:space="preserve"> </w:t>
          </w:r>
          <w:r w:rsidRPr="00A7091C">
            <w:rPr>
              <w:color w:val="auto"/>
            </w:rPr>
            <w:t>пп.</w:t>
          </w:r>
          <w:r>
            <w:rPr>
              <w:color w:val="auto"/>
            </w:rPr>
            <w:t xml:space="preserve">10, п 4.1 </w:t>
          </w:r>
          <w:r w:rsidRPr="00A7091C">
            <w:rPr>
              <w:color w:val="auto"/>
            </w:rPr>
            <w:t xml:space="preserve">документации о закупке. </w:t>
          </w:r>
        </w:p>
        <w:p w14:paraId="13288002" w14:textId="77777777" w:rsidR="00B664F1" w:rsidRPr="00B664F1" w:rsidRDefault="002741DB" w:rsidP="00E74450">
          <w:pPr>
            <w:pStyle w:val="111"/>
          </w:pPr>
          <w:r w:rsidRPr="00D24712">
            <w:rPr>
              <w:color w:val="auto"/>
            </w:rPr>
            <w:t>Вторая часть данной заявки должна содержать информацию и доку</w:t>
          </w:r>
          <w:r w:rsidR="005A2C97" w:rsidRPr="00D24712">
            <w:rPr>
              <w:color w:val="auto"/>
            </w:rPr>
            <w:t>менты,</w:t>
          </w:r>
          <w:r w:rsidR="008169DE" w:rsidRPr="00D24712">
            <w:rPr>
              <w:color w:val="auto"/>
            </w:rPr>
            <w:t xml:space="preserve"> предусмотренные </w:t>
          </w:r>
          <w:proofErr w:type="spellStart"/>
          <w:r w:rsidR="008169DE" w:rsidRPr="00D24712">
            <w:rPr>
              <w:color w:val="auto"/>
            </w:rPr>
            <w:t>пп</w:t>
          </w:r>
          <w:proofErr w:type="spellEnd"/>
          <w:r w:rsidR="008169DE" w:rsidRPr="00D24712">
            <w:rPr>
              <w:color w:val="auto"/>
            </w:rPr>
            <w:t xml:space="preserve">. 1 - </w:t>
          </w:r>
          <w:r w:rsidR="00A5201A" w:rsidRPr="00D24712">
            <w:rPr>
              <w:color w:val="auto"/>
            </w:rPr>
            <w:t>8</w:t>
          </w:r>
          <w:r w:rsidR="008169DE" w:rsidRPr="00D24712">
            <w:rPr>
              <w:color w:val="auto"/>
            </w:rPr>
            <w:t xml:space="preserve"> и 1</w:t>
          </w:r>
          <w:r w:rsidR="00A5201A" w:rsidRPr="00D24712">
            <w:rPr>
              <w:color w:val="auto"/>
            </w:rPr>
            <w:t>1</w:t>
          </w:r>
          <w:r w:rsidRPr="00D24712">
            <w:rPr>
              <w:color w:val="auto"/>
            </w:rPr>
            <w:t>, п.</w:t>
          </w:r>
          <w:r w:rsidR="00B664F1" w:rsidRPr="00D24712">
            <w:rPr>
              <w:color w:val="auto"/>
            </w:rPr>
            <w:t>4.1</w:t>
          </w:r>
          <w:r w:rsidRPr="00D24712">
            <w:rPr>
              <w:color w:val="auto"/>
            </w:rPr>
            <w:t xml:space="preserve">, а также </w:t>
          </w:r>
          <w:r w:rsidR="00427ECF">
            <w:t xml:space="preserve">п. </w:t>
          </w:r>
          <w:r w:rsidR="00B664F1">
            <w:t>4.2</w:t>
          </w:r>
          <w:r w:rsidR="00B664F1" w:rsidRPr="00D24712">
            <w:rPr>
              <w:color w:val="auto"/>
            </w:rPr>
            <w:t xml:space="preserve"> настоящей документации</w:t>
          </w:r>
          <w:r w:rsidRPr="00D24712">
            <w:rPr>
              <w:color w:val="auto"/>
            </w:rPr>
            <w:t xml:space="preserve"> в отношении критериев и по</w:t>
          </w:r>
          <w:r w:rsidR="00427ECF" w:rsidRPr="00D24712">
            <w:rPr>
              <w:color w:val="auto"/>
            </w:rPr>
            <w:t>рядка оценки и сопоставления за</w:t>
          </w:r>
          <w:r w:rsidRPr="00D24712">
            <w:rPr>
              <w:color w:val="auto"/>
            </w:rPr>
            <w:t xml:space="preserve">явок на участие в такой закупке, применяемых к участникам закупки (в случае установления в документации о конкурентной закупке этих критериев). </w:t>
          </w:r>
        </w:p>
        <w:p w14:paraId="13C387EC" w14:textId="77777777" w:rsidR="00D20516" w:rsidRPr="005A2C97" w:rsidRDefault="002741DB" w:rsidP="002741DB">
          <w:pPr>
            <w:pStyle w:val="111"/>
          </w:pPr>
          <w:r w:rsidRPr="002741DB">
            <w:rPr>
              <w:color w:val="auto"/>
            </w:rPr>
            <w:t>При этом информация и документы должны содержаться в заявке на участие в конкурсе в электронной форме</w:t>
          </w:r>
          <w:r w:rsidR="00517B49">
            <w:rPr>
              <w:color w:val="auto"/>
            </w:rPr>
            <w:t>,</w:t>
          </w:r>
          <w:r w:rsidRPr="002741DB">
            <w:rPr>
              <w:color w:val="auto"/>
            </w:rPr>
            <w:t xml:space="preserve"> в случае установления обязанности их представления в соответствии с п </w:t>
          </w:r>
          <w:r w:rsidR="00B664F1">
            <w:rPr>
              <w:color w:val="auto"/>
            </w:rPr>
            <w:t>4.1</w:t>
          </w:r>
        </w:p>
        <w:p w14:paraId="4F422F3E" w14:textId="77777777" w:rsidR="005A2C97" w:rsidRDefault="005A2C97" w:rsidP="005A2C97">
          <w:pPr>
            <w:pStyle w:val="111"/>
          </w:pPr>
          <w:r w:rsidRPr="005A2C97">
            <w:t>Декларация</w:t>
          </w:r>
          <w:r w:rsidR="00255AE9">
            <w:t>, предусмотренная пп.1</w:t>
          </w:r>
          <w:r w:rsidR="00A5201A">
            <w:t>1</w:t>
          </w:r>
          <w:r>
            <w:t xml:space="preserve"> п.4.1</w:t>
          </w:r>
          <w:r w:rsidRPr="005A2C97">
            <w:t xml:space="preserve">, представляется в составе заявки участником конкурентной закупки с использованием программно-аппаратных средств электронной площадки. Оператор электронной площадки обеспечивает участнику конкурентной закупки с участием субъектов малого и среднего предпринимательства возможность включения в состав заявки и направления заказчику информации и документов, указанных в п. </w:t>
          </w:r>
          <w:r>
            <w:t>4.1</w:t>
          </w:r>
          <w:r w:rsidRPr="005A2C97">
            <w:t>, посредством программно-аппаратных средств электронной площадки в случае их представления данному оператору при аккредитации на электронной площадке в соответствии с ч.18, ст. 3.4, 223-ФЗ</w:t>
          </w:r>
        </w:p>
        <w:p w14:paraId="391B3471" w14:textId="77777777" w:rsidR="0040473C" w:rsidRDefault="00A441DD" w:rsidP="00130788">
          <w:pPr>
            <w:pStyle w:val="111"/>
          </w:pPr>
          <w:r>
            <w:t>Ценовое предложение указывается только в форме ценового предложения</w:t>
          </w:r>
          <w:r w:rsidR="0040473C">
            <w:t xml:space="preserve"> (не является частью 2 или 3; является самостоятельным документом)</w:t>
          </w:r>
          <w:r>
            <w:t>.</w:t>
          </w:r>
        </w:p>
        <w:p w14:paraId="63B7A180" w14:textId="77777777" w:rsidR="00552DD0" w:rsidRDefault="00C2001F" w:rsidP="002741DB">
          <w:pPr>
            <w:pStyle w:val="111"/>
          </w:pPr>
          <w:r>
            <w:t>З</w:t>
          </w:r>
          <w:r w:rsidR="002741DB" w:rsidRPr="002741DB">
            <w:t>аявка</w:t>
          </w:r>
          <w:r>
            <w:t xml:space="preserve"> </w:t>
          </w:r>
          <w:r w:rsidR="002741DB" w:rsidRPr="002741DB">
            <w:t>отклоняется в случае содержания в первой части заявки на участие сведений об участнике и (или) о ценовом предложении</w:t>
          </w:r>
          <w:r w:rsidR="0040473C">
            <w:t>.</w:t>
          </w:r>
        </w:p>
      </w:sdtContent>
    </w:sdt>
    <w:p w14:paraId="16BB8C29" w14:textId="77777777" w:rsidR="005A5FA9" w:rsidRDefault="005A5FA9" w:rsidP="005A5FA9">
      <w:pPr>
        <w:pStyle w:val="113"/>
      </w:pPr>
      <w:r>
        <w:t>Форма заявки</w:t>
      </w:r>
    </w:p>
    <w:p w14:paraId="33FCC082" w14:textId="77777777"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14:paraId="02721D3D" w14:textId="77777777" w:rsidR="00FE3E2C" w:rsidRDefault="00FE3E2C" w:rsidP="00FE3E2C">
      <w:pPr>
        <w:pStyle w:val="113"/>
      </w:pPr>
      <w:r>
        <w:t>Оформление заявки</w:t>
      </w:r>
    </w:p>
    <w:sdt>
      <w:sdtPr>
        <w:alias w:val="Оформление заявки"/>
        <w:tag w:val="Оформление заявки"/>
        <w:id w:val="283306258"/>
        <w:lock w:val="sdtLocked"/>
        <w:placeholder>
          <w:docPart w:val="353B23A36A31452BA5139FE4B01FED0D"/>
        </w:placeholder>
        <w15:color w:val="00CCFF"/>
        <w:docPartList>
          <w:docPartGallery w:val="Quick Parts"/>
          <w:docPartCategory w:val="Документация о закупке: форма заявки"/>
        </w:docPartList>
      </w:sdtPr>
      <w:sdtEndPr/>
      <w:sdtContent>
        <w:p w14:paraId="6ED850C0" w14:textId="77777777" w:rsidR="00A441DD" w:rsidRDefault="00A441DD" w:rsidP="006909D6">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14:paraId="7B9EBA4E" w14:textId="77777777" w:rsidR="00A441DD" w:rsidRDefault="00A441DD" w:rsidP="006909D6">
          <w:pPr>
            <w:pStyle w:val="111"/>
          </w:pPr>
          <w:r>
            <w:t>Электронный документ должен допускать поиск и копирование произвольных фрагментов.</w:t>
          </w:r>
        </w:p>
        <w:p w14:paraId="135E2A1D" w14:textId="77777777" w:rsidR="00A441DD" w:rsidRDefault="00A441DD" w:rsidP="00A1655D">
          <w:pPr>
            <w:pStyle w:val="111"/>
          </w:pPr>
          <w:r>
            <w:t>Электронные формы заявки заполняются в формах, прилагаемых к документации о закупке.</w:t>
          </w:r>
        </w:p>
        <w:p w14:paraId="1E82640B" w14:textId="77777777" w:rsidR="00A441DD" w:rsidRDefault="00A441DD" w:rsidP="00A1655D">
          <w:pPr>
            <w:pStyle w:val="111"/>
          </w:pPr>
          <w:r>
            <w:lastRenderedPageBreak/>
            <w:t>Заполненные формы заявки представляются в том же виде, в каком были заполнены (не требуется перевод в другой формат)</w:t>
          </w:r>
          <w:r w:rsidRPr="00D9475E">
            <w:t>.</w:t>
          </w:r>
        </w:p>
        <w:p w14:paraId="0B44B4BE" w14:textId="77777777" w:rsidR="00421159" w:rsidRDefault="00A441DD" w:rsidP="006909D6">
          <w:pPr>
            <w:pStyle w:val="111"/>
          </w:pPr>
          <w:r>
            <w:t>Не требуется распечатывание заполненных электронных форм, их подписание и сканирование.</w:t>
          </w:r>
        </w:p>
      </w:sdtContent>
    </w:sdt>
    <w:p w14:paraId="65D6A015" w14:textId="77777777" w:rsidR="00421159" w:rsidRDefault="00421159" w:rsidP="00421159">
      <w:pPr>
        <w:pStyle w:val="113"/>
      </w:pPr>
      <w:r>
        <w:t>Содержание заявки</w:t>
      </w:r>
    </w:p>
    <w:p w14:paraId="75C83545" w14:textId="77777777" w:rsidR="00C47B45" w:rsidRDefault="00C47B45" w:rsidP="00C47B45">
      <w:pPr>
        <w:pStyle w:val="111"/>
      </w:pPr>
      <w:r w:rsidRPr="00075178">
        <w:t>Заявка</w:t>
      </w:r>
      <w:r>
        <w:t xml:space="preserve"> составляется на русском языке.</w:t>
      </w:r>
    </w:p>
    <w:p w14:paraId="1CB08AA2" w14:textId="77777777"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14:paraId="3BC3385A" w14:textId="77777777"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14:paraId="4B55A3D2" w14:textId="77777777"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14:paraId="2F7A81F0" w14:textId="77777777" w:rsidR="00245E58" w:rsidRPr="007C01B2"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14:paraId="09D79514" w14:textId="77777777" w:rsidR="007C01B2" w:rsidRPr="007C01B2" w:rsidRDefault="007C01B2" w:rsidP="007C01B2">
      <w:pPr>
        <w:pStyle w:val="111"/>
        <w:rPr>
          <w:color w:val="auto"/>
        </w:rPr>
      </w:pPr>
      <w:r w:rsidRPr="007C01B2">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14:paraId="2E7EDF48" w14:textId="77777777" w:rsidR="007C01B2" w:rsidRPr="002B6816" w:rsidRDefault="007C01B2" w:rsidP="007C01B2">
      <w:pPr>
        <w:pStyle w:val="111"/>
        <w:numPr>
          <w:ilvl w:val="0"/>
          <w:numId w:val="0"/>
        </w:numPr>
        <w:rPr>
          <w:color w:val="auto"/>
        </w:rPr>
      </w:pPr>
      <w:r w:rsidRPr="007C01B2">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14:paraId="54489DC7" w14:textId="77777777" w:rsidR="000A22FE" w:rsidRPr="005E1D52" w:rsidRDefault="00DD77B3" w:rsidP="000A22FE">
      <w:pPr>
        <w:pStyle w:val="113"/>
      </w:pPr>
      <w:r>
        <w:t>Общие требования к обеспечению исполнения обязательств</w:t>
      </w:r>
    </w:p>
    <w:p w14:paraId="00D9C638" w14:textId="77777777" w:rsidR="00DD77B3" w:rsidRDefault="00DD77B3" w:rsidP="00DD77B3">
      <w:pPr>
        <w:pStyle w:val="111"/>
      </w:pPr>
      <w:r w:rsidRPr="005E1D52">
        <w:t>При проведении процедуры закупки Заказчик вправе предусмотреть представление обеспечения исполнения обязательств, с</w:t>
      </w:r>
      <w:r>
        <w:t>вязанных с участием в процедуре.</w:t>
      </w:r>
    </w:p>
    <w:p w14:paraId="3D960D8A" w14:textId="77777777" w:rsidR="00DD77B3" w:rsidRDefault="00DD77B3" w:rsidP="00DD77B3">
      <w:pPr>
        <w:pStyle w:val="111"/>
      </w:pPr>
      <w:r>
        <w:t>При осуществлении конкурентной закупки с участием СМСП в качестве обеспечительных мер на участие в такой конкурентной закупке (если требование об обеспечении установлено заказчиком в документации о конкурентной закупке) может предоставляться:</w:t>
      </w:r>
    </w:p>
    <w:p w14:paraId="40922DA4" w14:textId="77777777" w:rsidR="00DD77B3" w:rsidRDefault="00DD77B3" w:rsidP="00DD77B3">
      <w:pPr>
        <w:pStyle w:val="a0"/>
      </w:pPr>
      <w:r w:rsidRPr="00781C01">
        <w:t xml:space="preserve">путем внесения денежных средств; </w:t>
      </w:r>
    </w:p>
    <w:p w14:paraId="42EDCEF6" w14:textId="77777777" w:rsidR="00DD77B3" w:rsidRDefault="00DD77B3" w:rsidP="00DD77B3">
      <w:pPr>
        <w:pStyle w:val="a0"/>
      </w:pPr>
      <w:r>
        <w:t>предоставления векселя (ей).</w:t>
      </w:r>
    </w:p>
    <w:p w14:paraId="382979CD" w14:textId="77777777" w:rsidR="00DD77B3" w:rsidRDefault="00DD77B3" w:rsidP="00DD77B3">
      <w:pPr>
        <w:pStyle w:val="a0"/>
      </w:pPr>
      <w:r w:rsidRPr="00781C01">
        <w:t>предоставление</w:t>
      </w:r>
      <w:r>
        <w:t>м</w:t>
      </w:r>
      <w:r w:rsidRPr="00781C01">
        <w:t xml:space="preserve"> независимой гарантии. </w:t>
      </w:r>
    </w:p>
    <w:p w14:paraId="2A327D6C" w14:textId="77777777" w:rsidR="00DD77B3" w:rsidRDefault="00DD77B3" w:rsidP="00DD77B3">
      <w:pPr>
        <w:pStyle w:val="111"/>
      </w:pPr>
      <w:r w:rsidRPr="00592425">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14:paraId="6E026ACE" w14:textId="77777777" w:rsidR="00DD77B3" w:rsidRDefault="00DD77B3" w:rsidP="00DD77B3">
      <w:pPr>
        <w:pStyle w:val="111"/>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14:paraId="6DC8411E" w14:textId="77777777" w:rsidR="00DD77B3" w:rsidRDefault="00DD77B3" w:rsidP="00DD77B3">
      <w:pPr>
        <w:pStyle w:val="111"/>
      </w:pPr>
      <w:r>
        <w:lastRenderedPageBreak/>
        <w:t>Денежные средства, внесенные на счет, указанный в документации о конкурентной закупке, либо переданные векселя в качестве обеспечения заявки на участие в конкурентной закупке, возвращаются на счет участника закупки в течение не более чем 7 рабочих дней с даты наступления одного из следующих случаев:</w:t>
      </w:r>
    </w:p>
    <w:p w14:paraId="36770579" w14:textId="77777777" w:rsidR="00DD77B3" w:rsidRDefault="00DD77B3" w:rsidP="00DD77B3">
      <w:pPr>
        <w:pStyle w:val="a0"/>
      </w:pPr>
      <w:r>
        <w:t>подписание протокола подведения итогов конкурентной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14:paraId="0F19CA40" w14:textId="77777777" w:rsidR="00DD77B3" w:rsidRDefault="00DD77B3" w:rsidP="00DD77B3">
      <w:pPr>
        <w:pStyle w:val="a0"/>
      </w:pPr>
      <w:r>
        <w:t>отмена закупки;</w:t>
      </w:r>
    </w:p>
    <w:p w14:paraId="6B70C42D" w14:textId="77777777" w:rsidR="00DD77B3" w:rsidRDefault="00DD77B3" w:rsidP="00DD77B3">
      <w:pPr>
        <w:pStyle w:val="a0"/>
      </w:pPr>
      <w:r>
        <w:t>отклонение заявки участника закупки;</w:t>
      </w:r>
    </w:p>
    <w:p w14:paraId="6022E4C3" w14:textId="77777777" w:rsidR="00DD77B3" w:rsidRDefault="00DD77B3" w:rsidP="00DD77B3">
      <w:pPr>
        <w:pStyle w:val="a0"/>
      </w:pPr>
      <w:r>
        <w:t>отзыв заявки участником закупки до окончания срока подачи заявок;</w:t>
      </w:r>
    </w:p>
    <w:p w14:paraId="35AEF4C4" w14:textId="77777777" w:rsidR="00DD77B3" w:rsidRDefault="00DD77B3" w:rsidP="00DD77B3">
      <w:pPr>
        <w:pStyle w:val="a0"/>
      </w:pPr>
      <w:r>
        <w:t>получение заявки на участие в закупке после окончания срока подачи заявок;</w:t>
      </w:r>
    </w:p>
    <w:p w14:paraId="13F0DA93" w14:textId="77777777" w:rsidR="00DD77B3" w:rsidRDefault="00DD77B3" w:rsidP="00DD77B3">
      <w:pPr>
        <w:pStyle w:val="a0"/>
      </w:pPr>
      <w:r>
        <w:t xml:space="preserve">отстранение участника закупки от участия в закупке или отказ от заключения договора с победителем закупки.  </w:t>
      </w:r>
    </w:p>
    <w:p w14:paraId="19FDE4F0" w14:textId="77777777" w:rsidR="00DD77B3" w:rsidRDefault="00DD77B3" w:rsidP="00DD77B3">
      <w:pPr>
        <w:pStyle w:val="111"/>
      </w:pPr>
      <w:r>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w:t>
      </w:r>
      <w:r w:rsidR="004D377B">
        <w:t>заявок принимает векселя (ей) А</w:t>
      </w:r>
      <w:r>
        <w:t xml:space="preserve">О «Иркутскэнерго», ООО «Иркутская энергосбытовая компания», ООО «ТД </w:t>
      </w:r>
      <w:proofErr w:type="spellStart"/>
      <w:r>
        <w:t>ЕвроСибЭнерго</w:t>
      </w:r>
      <w:proofErr w:type="spellEnd"/>
      <w:r>
        <w:t>», Банков.</w:t>
      </w:r>
    </w:p>
    <w:p w14:paraId="3C44931F" w14:textId="63516124" w:rsidR="00DD77B3" w:rsidRDefault="00DD77B3" w:rsidP="00DD77B3">
      <w:pPr>
        <w:pStyle w:val="111"/>
      </w:pPr>
      <w:r>
        <w:t>Передача векселя(ей) в счет обеспечения заявки на участие в запросе предложений осуществляется по адресу</w:t>
      </w:r>
      <w:r w:rsidR="00B2634B">
        <w:t xml:space="preserve">: </w:t>
      </w:r>
      <w:sdt>
        <w:sdtPr>
          <w:alias w:val="Адрес местонахождения (юр. адрес) заказчика"/>
          <w:tag w:val="Адрес местонахождения (юр. адрес) заказчика"/>
          <w:id w:val="1840501704"/>
          <w:placeholder>
            <w:docPart w:val="2CFDB943CB6B40188A0989918DE7ADD3"/>
          </w:placeholder>
          <w15:color w:val="FFFF00"/>
        </w:sdtPr>
        <w:sdtEndPr/>
        <w:sdtContent>
          <w:sdt>
            <w:sdtPr>
              <w:alias w:val="Адрес местонахождения (юр. адрес) заказчика"/>
              <w:tag w:val="Адрес местонахождения (юр. адрес) заказчика"/>
              <w:id w:val="-2078198174"/>
              <w:placeholder>
                <w:docPart w:val="0E98FC17E25E4B4886D9E380FA4178E6"/>
              </w:placeholder>
              <w15:color w:val="FFFF00"/>
            </w:sdtPr>
            <w:sdtEndPr/>
            <w:sdtContent>
              <w:r w:rsidR="00F9296B">
                <w:rPr>
                  <w:noProof/>
                </w:rPr>
                <w:fldChar w:fldCharType="begin"/>
              </w:r>
              <w:r w:rsidR="00F9296B">
                <w:rPr>
                  <w:noProof/>
                </w:rPr>
                <w:instrText xml:space="preserve"> MERGEFIELD "Местонахождение_заказчика" </w:instrText>
              </w:r>
              <w:r w:rsidR="00F9296B">
                <w:rPr>
                  <w:noProof/>
                </w:rPr>
                <w:fldChar w:fldCharType="separate"/>
              </w:r>
              <w:r w:rsidR="00F9296B" w:rsidRPr="00222070">
                <w:rPr>
                  <w:noProof/>
                </w:rPr>
                <w:t>664011, г. Иркутск, ул. Сухэ-Батора, 3, кабинет 405</w:t>
              </w:r>
              <w:r w:rsidR="00F9296B">
                <w:rPr>
                  <w:noProof/>
                </w:rPr>
                <w:fldChar w:fldCharType="end"/>
              </w:r>
            </w:sdtContent>
          </w:sdt>
        </w:sdtContent>
      </w:sdt>
      <w:r w:rsidR="00B2634B" w:rsidRPr="005E1D52">
        <w:t>.</w:t>
      </w:r>
    </w:p>
    <w:p w14:paraId="2DCCCE20" w14:textId="77777777" w:rsidR="00DD77B3" w:rsidRDefault="00DD77B3" w:rsidP="00DD77B3">
      <w:pPr>
        <w:pStyle w:val="111"/>
      </w:pPr>
      <w:r w:rsidRPr="00592425">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14:paraId="250C6E81" w14:textId="77777777" w:rsidR="00326866" w:rsidRDefault="00326866" w:rsidP="00326866">
      <w:pPr>
        <w:pStyle w:val="111"/>
      </w:pPr>
      <w:r w:rsidRPr="00201206">
        <w:t>В случае, если документацией о закупке установлена возможность обеспечения исполнения обязательств на участие в закупке, путем предоставления независимой гарантии, Заказчик в качестве обеспечения заявок принимает независимые гарантии, выданные гарантом, предусмотренным ч. 1 ст. 45 ФЗ от 5.04.2013 г. N 44-ФЗ "О контрактной системе в сфере закупок товаров, работ, услуг для обеспечения государственных и муниципальных нужд" (44-ФЗ), информация о независимой гарантии должна быть включена в реестр независимых гарантий, предусмотренный частью 8 статьи 45 Федерального закона от 5 апреля 2013 года N 44-ФЗ</w:t>
      </w:r>
      <w:r>
        <w:t>.</w:t>
      </w:r>
    </w:p>
    <w:p w14:paraId="68F80C46" w14:textId="77777777" w:rsidR="00DD77B3" w:rsidRPr="00204881" w:rsidRDefault="00DD77B3" w:rsidP="00DD77B3">
      <w:pPr>
        <w:pStyle w:val="111"/>
        <w:rPr>
          <w:color w:val="auto"/>
        </w:rPr>
      </w:pPr>
      <w:r w:rsidRPr="00204881">
        <w:rPr>
          <w:color w:val="auto"/>
        </w:rPr>
        <w:t xml:space="preserve">Независимая гарантия не может быть отозвана выдавшим ее гарантом </w:t>
      </w:r>
    </w:p>
    <w:p w14:paraId="0EFBC93A" w14:textId="77777777" w:rsidR="00DD77B3" w:rsidRPr="00204881" w:rsidRDefault="00DD77B3" w:rsidP="00DD77B3">
      <w:pPr>
        <w:pStyle w:val="111"/>
        <w:rPr>
          <w:color w:val="auto"/>
        </w:rPr>
      </w:pPr>
      <w:r w:rsidRPr="00204881">
        <w:rPr>
          <w:color w:val="auto"/>
        </w:rPr>
        <w:t>Независимая гарантия должна содержать:</w:t>
      </w:r>
    </w:p>
    <w:p w14:paraId="6C6369D8" w14:textId="77777777" w:rsidR="00DD77B3" w:rsidRPr="00204881" w:rsidRDefault="00DD77B3" w:rsidP="00DD77B3">
      <w:pPr>
        <w:pStyle w:val="a0"/>
        <w:rPr>
          <w:color w:val="auto"/>
        </w:rPr>
      </w:pPr>
      <w:r w:rsidRPr="00204881">
        <w:rPr>
          <w:color w:val="auto"/>
        </w:rPr>
        <w:t>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14:paraId="3CE07104" w14:textId="77777777" w:rsidR="00DD77B3" w:rsidRPr="00204881" w:rsidRDefault="00DD77B3" w:rsidP="00DD77B3">
      <w:pPr>
        <w:pStyle w:val="a0"/>
        <w:rPr>
          <w:color w:val="auto"/>
        </w:rPr>
      </w:pPr>
      <w:r w:rsidRPr="00204881">
        <w:rPr>
          <w:color w:val="auto"/>
        </w:rPr>
        <w:t xml:space="preserve">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w:t>
      </w:r>
      <w:r w:rsidRPr="00204881">
        <w:rPr>
          <w:color w:val="auto"/>
        </w:rPr>
        <w:lastRenderedPageBreak/>
        <w:t>установления такого перечня Правительством Российской Федерации в соответствии с п. 4 ч. 32 ст. 3.4. ФЗ №223;</w:t>
      </w:r>
    </w:p>
    <w:p w14:paraId="095C6F83" w14:textId="77777777" w:rsidR="00DD77B3" w:rsidRPr="00204881" w:rsidRDefault="00DD77B3" w:rsidP="00DD77B3">
      <w:pPr>
        <w:pStyle w:val="a0"/>
        <w:rPr>
          <w:color w:val="auto"/>
        </w:rPr>
      </w:pPr>
      <w:r w:rsidRPr="00204881">
        <w:rPr>
          <w:color w:val="auto"/>
        </w:rPr>
        <w:t>указание на срок действия независимой гарантии, который не может составлять менее одного месяца с даты окончания срока подачи заявок на участие в такой закупке.</w:t>
      </w:r>
    </w:p>
    <w:p w14:paraId="3A2EABE3" w14:textId="77777777" w:rsidR="00DD77B3" w:rsidRPr="00204881" w:rsidRDefault="00DD77B3" w:rsidP="00DD77B3">
      <w:pPr>
        <w:pStyle w:val="a0"/>
        <w:rPr>
          <w:color w:val="auto"/>
        </w:rPr>
      </w:pPr>
      <w:r w:rsidRPr="00204881">
        <w:rPr>
          <w:color w:val="auto"/>
        </w:rPr>
        <w:t xml:space="preserve">Дополнительные требования, предусмотренные п.5 и </w:t>
      </w:r>
      <w:r>
        <w:rPr>
          <w:color w:val="auto"/>
        </w:rPr>
        <w:t>п.</w:t>
      </w:r>
      <w:r w:rsidRPr="00204881">
        <w:rPr>
          <w:color w:val="auto"/>
        </w:rPr>
        <w:t>6 ПП №1397 от 09.08.2022 г.</w:t>
      </w:r>
    </w:p>
    <w:p w14:paraId="2B84FF41" w14:textId="77777777" w:rsidR="00DD77B3" w:rsidRPr="00204881" w:rsidRDefault="00DD77B3" w:rsidP="00DD77B3">
      <w:pPr>
        <w:pStyle w:val="111"/>
        <w:rPr>
          <w:color w:val="auto"/>
        </w:rPr>
      </w:pPr>
      <w:r w:rsidRPr="00204881">
        <w:rPr>
          <w:color w:val="auto"/>
        </w:rPr>
        <w:t>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настоящим пунктом, является основанием для отказа в принятии ее заказчиком</w:t>
      </w:r>
      <w:r>
        <w:rPr>
          <w:color w:val="auto"/>
        </w:rPr>
        <w:t>.</w:t>
      </w:r>
    </w:p>
    <w:p w14:paraId="284127A6" w14:textId="77777777" w:rsidR="00DD77B3" w:rsidRPr="00204881" w:rsidRDefault="00DD77B3" w:rsidP="00DD77B3">
      <w:pPr>
        <w:pStyle w:val="111"/>
        <w:rPr>
          <w:color w:val="auto"/>
        </w:rPr>
      </w:pPr>
      <w:r w:rsidRPr="00204881">
        <w:rPr>
          <w:color w:val="auto"/>
        </w:rPr>
        <w:t xml:space="preserve">Гарант в случае просрочки исполнения обязательств по независимой гарантии, требование об уплате </w:t>
      </w:r>
      <w:proofErr w:type="gramStart"/>
      <w:r w:rsidRPr="00204881">
        <w:rPr>
          <w:color w:val="auto"/>
        </w:rPr>
        <w:t>денежной суммы</w:t>
      </w:r>
      <w:proofErr w:type="gramEnd"/>
      <w:r w:rsidRPr="00204881">
        <w:rPr>
          <w:color w:val="auto"/>
        </w:rPr>
        <w:t xml:space="preserve">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p>
    <w:p w14:paraId="669AC645" w14:textId="77777777" w:rsidR="00DD77B3" w:rsidRDefault="00DD77B3" w:rsidP="00DD77B3">
      <w:pPr>
        <w:pStyle w:val="111"/>
      </w:pPr>
      <w:r w:rsidRPr="004147DF">
        <w:t>Независимая гарантия не должна содержать условия:</w:t>
      </w:r>
    </w:p>
    <w:p w14:paraId="5AB54365" w14:textId="77777777" w:rsidR="00DD77B3" w:rsidRDefault="00DD77B3" w:rsidP="00DD77B3">
      <w:pPr>
        <w:pStyle w:val="a0"/>
      </w:pPr>
      <w:r w:rsidRPr="004147DF">
        <w:t>предусматривающие или влекущие представление заказчиком (бенефициаром) гаранту, в том числе одновременно с требованием об уплате денежной суммы по независимой гарантии, документов, не предусмотренных перечнями, указанными в п</w:t>
      </w:r>
      <w:r>
        <w:t>.</w:t>
      </w:r>
      <w:r w:rsidRPr="004147DF">
        <w:t xml:space="preserve">8 и </w:t>
      </w:r>
      <w:r>
        <w:t>п.</w:t>
      </w:r>
      <w:r w:rsidRPr="004147DF">
        <w:t xml:space="preserve">9 </w:t>
      </w:r>
      <w:r>
        <w:t>ПП №1397 от 09.08.2022 г.</w:t>
      </w:r>
      <w:r w:rsidRPr="004147DF">
        <w:t>;</w:t>
      </w:r>
    </w:p>
    <w:p w14:paraId="76E75CF8" w14:textId="77777777" w:rsidR="00DD77B3" w:rsidRDefault="00DD77B3" w:rsidP="00DD77B3">
      <w:pPr>
        <w:pStyle w:val="a0"/>
      </w:pPr>
      <w:r w:rsidRPr="004147DF">
        <w:t>о праве гаранта отказывать в удовлетворении требования заказчика (бенефициара) об уплате денежной суммы по независимой гарантии в случае непредставления заказчиком (бенефициаром) гаранту уведомления о нарушении поставщиком (подрядчиком, исполнителем) условий догов</w:t>
      </w:r>
      <w:r>
        <w:t>ора или о расторжении договора;</w:t>
      </w:r>
    </w:p>
    <w:p w14:paraId="24E689C9" w14:textId="77777777" w:rsidR="00DD77B3" w:rsidRDefault="00DD77B3" w:rsidP="00DD77B3">
      <w:pPr>
        <w:pStyle w:val="a0"/>
      </w:pPr>
      <w:r w:rsidRPr="004147DF">
        <w:t>допускающие или влекущие взимание гарантом с заказчика (бенефициара) платы за представление заказчиком (бенефициаром) гаранту требования об уплате денежной суммы по независимой гарантии, направленного в форме электронного документа, или влекущие необходимость использования заказчиком (бенефициаром) информационных систем, предусматривающих взимание с него платы при представлении такого требования в форме электронного документа.</w:t>
      </w:r>
    </w:p>
    <w:p w14:paraId="3B40A8E1" w14:textId="77777777" w:rsidR="00DD77B3" w:rsidRPr="004147DF" w:rsidRDefault="00DD77B3" w:rsidP="00DD77B3">
      <w:pPr>
        <w:pStyle w:val="111"/>
      </w:pPr>
      <w:r w:rsidRPr="004147DF">
        <w:t>Возврат независимой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14:paraId="3A9B96CE" w14:textId="77777777" w:rsidR="00DD77B3" w:rsidRDefault="00DD77B3" w:rsidP="00DD77B3">
      <w:pPr>
        <w:pStyle w:val="111"/>
      </w:pPr>
      <w:r>
        <w:t>Возврат денежных средств, векселей, внесенных в качестве обеспечения заявок, не осуществляется, либо предъявляется требование об уплате денежных сумм по независимой гарантии, либо вексель предъявляется к исполнению,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14:paraId="7DF53938" w14:textId="77777777" w:rsidR="00DD77B3" w:rsidRDefault="00DD77B3" w:rsidP="00DD77B3">
      <w:pPr>
        <w:pStyle w:val="a0"/>
      </w:pPr>
      <w:r>
        <w:t>уклонение или отказ участника закупки заключить договор;</w:t>
      </w:r>
    </w:p>
    <w:p w14:paraId="43A1181F" w14:textId="77777777" w:rsidR="00DD77B3" w:rsidRDefault="00DD77B3" w:rsidP="00DD77B3">
      <w:pPr>
        <w:pStyle w:val="a0"/>
      </w:pPr>
      <w:r>
        <w:t xml:space="preserve">непредоставление или предоставление с нарушением условий, установленных Положением о закупке, документацией о конкурентной закупке до заключения договора Заказчику обеспечения исполнения договора. </w:t>
      </w:r>
    </w:p>
    <w:p w14:paraId="162743FE" w14:textId="77777777" w:rsidR="00DD77B3" w:rsidRDefault="00DD77B3" w:rsidP="00DD77B3">
      <w:pPr>
        <w:pStyle w:val="a0"/>
      </w:pPr>
      <w:r>
        <w:t>3предоставления заведомо ложных сведений или намеренного искажения информации или документов, приведенных в составе заявки;</w:t>
      </w:r>
    </w:p>
    <w:p w14:paraId="7B681BDF" w14:textId="77777777" w:rsidR="00DD77B3" w:rsidRPr="00016178" w:rsidRDefault="00DD77B3" w:rsidP="00DD77B3">
      <w:pPr>
        <w:pStyle w:val="a0"/>
      </w:pPr>
      <w:r>
        <w:lastRenderedPageBreak/>
        <w:t>изменения или отзыва заявки в течение срока ее действия после истечения срока окончания приема заявок.</w:t>
      </w:r>
    </w:p>
    <w:p w14:paraId="6402277B" w14:textId="77777777" w:rsidR="00DD77B3" w:rsidRDefault="00DD77B3" w:rsidP="00DD77B3">
      <w:pPr>
        <w:pStyle w:val="111"/>
      </w:pPr>
      <w:r>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14:paraId="41B1820F" w14:textId="77777777" w:rsidR="00DD77B3" w:rsidRDefault="00DD77B3" w:rsidP="00DD77B3">
      <w:pPr>
        <w:pStyle w:val="111"/>
      </w:pPr>
      <w:r>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конкурентной закупке.</w:t>
      </w:r>
    </w:p>
    <w:p w14:paraId="51D75443" w14:textId="77777777" w:rsidR="000A22FE" w:rsidRPr="005E1D52" w:rsidRDefault="00DD77B3" w:rsidP="000A22FE">
      <w:pPr>
        <w:pStyle w:val="113"/>
      </w:pPr>
      <w:r>
        <w:t>Требования к обеспечению заявки на участие в закупе</w:t>
      </w:r>
    </w:p>
    <w:p w14:paraId="4CC86DDF" w14:textId="77777777" w:rsidR="00DD77B3" w:rsidRDefault="00DD77B3" w:rsidP="00DD77B3">
      <w:pPr>
        <w:pStyle w:val="111"/>
      </w:pPr>
      <w:r w:rsidRPr="00781C01">
        <w:t xml:space="preserve">Форма обеспечения исполнения обязательств по договору устанавливается в документации о закупке в </w:t>
      </w:r>
      <w:r w:rsidR="00B56D49">
        <w:rPr>
          <w:b/>
        </w:rPr>
        <w:t>пп.21</w:t>
      </w:r>
      <w:r>
        <w:rPr>
          <w:b/>
        </w:rPr>
        <w:t xml:space="preserve">, </w:t>
      </w:r>
      <w:r w:rsidR="00B56D49">
        <w:rPr>
          <w:b/>
        </w:rPr>
        <w:t>п 4.4</w:t>
      </w:r>
      <w:r>
        <w:t xml:space="preserve"> </w:t>
      </w:r>
    </w:p>
    <w:p w14:paraId="402BF48E" w14:textId="77777777" w:rsidR="00DD77B3" w:rsidRPr="005E1D52" w:rsidRDefault="00DD77B3" w:rsidP="00DD77B3">
      <w:pPr>
        <w:pStyle w:val="111"/>
      </w:pPr>
      <w:r w:rsidRPr="005E1D52">
        <w:t>Заказчик не устанавливает в документации о конкурентной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конкурентной закупке требование к обеспечению заявок на участие в закупке в размере не более 2% НМЦД</w:t>
      </w:r>
      <w:r>
        <w:t xml:space="preserve"> с учетом НДС</w:t>
      </w:r>
      <w:r w:rsidRPr="005E1D52">
        <w:t>.</w:t>
      </w:r>
    </w:p>
    <w:p w14:paraId="7151BEAE" w14:textId="77777777" w:rsidR="00DD77B3" w:rsidRPr="004621B1" w:rsidRDefault="00DD77B3" w:rsidP="00DD77B3">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14:paraId="680D03E8" w14:textId="77777777" w:rsidR="00DD77B3" w:rsidRDefault="00DD77B3" w:rsidP="00DD77B3">
      <w:pPr>
        <w:pStyle w:val="111"/>
      </w:pPr>
      <w:r w:rsidRPr="005E1D52">
        <w:t>Возврат участнику закупки обеспечения заявки на участие в закупке не производится в следующих случаях:</w:t>
      </w:r>
    </w:p>
    <w:p w14:paraId="565BCE4C" w14:textId="77777777" w:rsidR="00DD77B3" w:rsidRDefault="00DD77B3" w:rsidP="00DD77B3">
      <w:pPr>
        <w:pStyle w:val="a0"/>
      </w:pPr>
      <w:r w:rsidRPr="005E1D52">
        <w:t>уклонение или отказа участника закупки от заключения договора;</w:t>
      </w:r>
    </w:p>
    <w:p w14:paraId="1B060C7C" w14:textId="77777777" w:rsidR="00DD77B3" w:rsidRPr="005E1D52" w:rsidRDefault="00DD77B3" w:rsidP="00DD77B3">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14:paraId="5219A07A" w14:textId="77777777" w:rsidR="0025595D" w:rsidRPr="0025595D" w:rsidRDefault="00DD77B3" w:rsidP="0025595D">
      <w:pPr>
        <w:pStyle w:val="11"/>
        <w:spacing w:before="240"/>
        <w:jc w:val="left"/>
        <w:rPr>
          <w:rFonts w:cs="Calibri"/>
          <w:b/>
        </w:rPr>
      </w:pPr>
      <w:r>
        <w:rPr>
          <w:b/>
        </w:rPr>
        <w:t>Требования к обеспечению договора на участие в закупке</w:t>
      </w:r>
    </w:p>
    <w:p w14:paraId="3C2E4156" w14:textId="77777777" w:rsidR="00DD77B3" w:rsidRPr="005E1D52" w:rsidRDefault="00DD77B3" w:rsidP="00DD77B3">
      <w:pPr>
        <w:pStyle w:val="111"/>
      </w:pPr>
      <w:r w:rsidRPr="005E1D52">
        <w:t xml:space="preserve">Форма обеспечения исполнения обязательств по договору устанавливается в документации о закупке в </w:t>
      </w:r>
      <w:r w:rsidR="00B56D49">
        <w:rPr>
          <w:b/>
        </w:rPr>
        <w:t xml:space="preserve">пп.23, </w:t>
      </w:r>
      <w:r w:rsidR="00B2634B">
        <w:rPr>
          <w:b/>
        </w:rPr>
        <w:t>п 4.5</w:t>
      </w:r>
      <w:r>
        <w:rPr>
          <w:b/>
        </w:rPr>
        <w:t xml:space="preserve"> </w:t>
      </w:r>
    </w:p>
    <w:p w14:paraId="558D51FD" w14:textId="77777777" w:rsidR="00B2634B" w:rsidRDefault="00DD77B3" w:rsidP="00B2634B">
      <w:pPr>
        <w:pStyle w:val="111"/>
      </w:pPr>
      <w:r w:rsidRPr="005E1D52">
        <w:t>Размер обеспечения исполнения обязательств по договору может устанавливается</w:t>
      </w:r>
      <w:r w:rsidR="00B2634B">
        <w:t>:</w:t>
      </w:r>
    </w:p>
    <w:p w14:paraId="298F3745" w14:textId="77777777" w:rsidR="00B2634B" w:rsidRDefault="00DD77B3" w:rsidP="00B2634B">
      <w:pPr>
        <w:pStyle w:val="a0"/>
      </w:pPr>
      <w:r>
        <w:t>не более 5% от НМЦД с учетом НДС, если договором не предусмотрена выплата аванса;</w:t>
      </w:r>
    </w:p>
    <w:p w14:paraId="76481C2B" w14:textId="77777777" w:rsidR="00DD77B3" w:rsidRPr="005E1D52" w:rsidRDefault="00DD77B3" w:rsidP="00B2634B">
      <w:pPr>
        <w:pStyle w:val="a0"/>
      </w:pPr>
      <w:r>
        <w:t>в размере аванса, если договором предусмотрена его выплата.</w:t>
      </w:r>
    </w:p>
    <w:p w14:paraId="476D901D" w14:textId="7A52D8DE" w:rsidR="00DD77B3" w:rsidRDefault="00DD77B3" w:rsidP="00DD77B3">
      <w:pPr>
        <w:pStyle w:val="111"/>
      </w:pPr>
      <w:r w:rsidRPr="005E1D52">
        <w:t xml:space="preserve">Исполнение договора может обеспечиваться предоставлением </w:t>
      </w:r>
      <w:r>
        <w:t>независимой гарантией</w:t>
      </w:r>
      <w:r w:rsidRPr="005E1D52">
        <w:t xml:space="preserve"> (если данный способ обеспечения предусмотрен докумен</w:t>
      </w:r>
      <w:r w:rsidR="00B2634B">
        <w:t xml:space="preserve">тацией о конкурентной закупке) </w:t>
      </w:r>
      <w:r w:rsidRPr="005E1D52">
        <w:t>или внесением денежных средств на счет, указанный Заказчиком в документации о конкурентной закупке</w:t>
      </w:r>
      <w:r>
        <w:t xml:space="preserve">, или передачей векселя (ей) по адресу: </w:t>
      </w:r>
      <w:sdt>
        <w:sdtPr>
          <w:alias w:val="Адрес местонахождения (юр. адрес) заказчика"/>
          <w:tag w:val="Адрес местонахождения (юр. адрес) заказчика"/>
          <w:id w:val="717010175"/>
          <w:placeholder>
            <w:docPart w:val="7C08EBDCA7C74F18B12D6B208E76B0D8"/>
          </w:placeholder>
          <w15:color w:val="FFFF00"/>
        </w:sdtPr>
        <w:sdtEndPr/>
        <w:sdtContent>
          <w:sdt>
            <w:sdtPr>
              <w:alias w:val="Адрес местонахождения (юр. адрес) заказчика"/>
              <w:tag w:val="Адрес местонахождения (юр. адрес) заказчика"/>
              <w:id w:val="-1217814131"/>
              <w:placeholder>
                <w:docPart w:val="B0553538961849B39DCA9E33D8E6F901"/>
              </w:placeholder>
              <w15:color w:val="FFFF00"/>
            </w:sdtPr>
            <w:sdtEndPr/>
            <w:sdtContent>
              <w:r w:rsidR="00F9296B">
                <w:rPr>
                  <w:noProof/>
                </w:rPr>
                <w:fldChar w:fldCharType="begin"/>
              </w:r>
              <w:r w:rsidR="00F9296B">
                <w:rPr>
                  <w:noProof/>
                </w:rPr>
                <w:instrText xml:space="preserve"> MERGEFIELD "Местонахождение_заказчика" </w:instrText>
              </w:r>
              <w:r w:rsidR="00F9296B">
                <w:rPr>
                  <w:noProof/>
                </w:rPr>
                <w:fldChar w:fldCharType="separate"/>
              </w:r>
              <w:r w:rsidR="00F9296B" w:rsidRPr="00222070">
                <w:rPr>
                  <w:noProof/>
                </w:rPr>
                <w:t>664011, г. Иркутск, ул. Сухэ-Батора, 3, кабинет 405</w:t>
              </w:r>
              <w:r w:rsidR="00F9296B">
                <w:rPr>
                  <w:noProof/>
                </w:rPr>
                <w:fldChar w:fldCharType="end"/>
              </w:r>
            </w:sdtContent>
          </w:sdt>
        </w:sdtContent>
      </w:sdt>
      <w:r w:rsidRPr="005E1D52">
        <w:t>.</w:t>
      </w:r>
    </w:p>
    <w:p w14:paraId="513E70FD" w14:textId="77777777" w:rsidR="00DD77B3" w:rsidRDefault="00DD77B3" w:rsidP="00DD77B3">
      <w:pPr>
        <w:pStyle w:val="111"/>
      </w:pPr>
      <w:r w:rsidRPr="00F43D5D">
        <w:t xml:space="preserve">В отношении независимой гарантии, предоставляемой в качестве обеспечения исполнения договора, заключаемого по результатам конкурентной закупки с участием </w:t>
      </w:r>
      <w:r w:rsidRPr="00F43D5D">
        <w:lastRenderedPageBreak/>
        <w:t xml:space="preserve">субъектов малого и среднего предпринимательства, применяются </w:t>
      </w:r>
      <w:r w:rsidR="00B2634B">
        <w:rPr>
          <w:b/>
        </w:rPr>
        <w:t xml:space="preserve">п. 5.5.9, п. 5.5.10, </w:t>
      </w:r>
      <w:proofErr w:type="spellStart"/>
      <w:r w:rsidR="00B2634B">
        <w:rPr>
          <w:b/>
        </w:rPr>
        <w:t>пп</w:t>
      </w:r>
      <w:proofErr w:type="spellEnd"/>
      <w:r w:rsidR="00B2634B">
        <w:rPr>
          <w:b/>
        </w:rPr>
        <w:t>. «а» и «б» п.5.5</w:t>
      </w:r>
      <w:r w:rsidRPr="00204881">
        <w:rPr>
          <w:b/>
        </w:rPr>
        <w:t>.11,</w:t>
      </w:r>
      <w:r w:rsidR="00B2634B">
        <w:rPr>
          <w:b/>
        </w:rPr>
        <w:t xml:space="preserve"> п. 5.5.12, п. 5.5</w:t>
      </w:r>
      <w:r w:rsidRPr="00204881">
        <w:rPr>
          <w:b/>
        </w:rPr>
        <w:t>.13</w:t>
      </w:r>
      <w:r>
        <w:t>.</w:t>
      </w:r>
    </w:p>
    <w:p w14:paraId="63818C8C" w14:textId="77777777" w:rsidR="00DD77B3" w:rsidRDefault="00DD77B3" w:rsidP="00DD77B3">
      <w:pPr>
        <w:pStyle w:val="111"/>
        <w:numPr>
          <w:ilvl w:val="0"/>
          <w:numId w:val="0"/>
        </w:numPr>
      </w:pPr>
      <w:r w:rsidRPr="00F43D5D">
        <w:t xml:space="preserve">При </w:t>
      </w:r>
      <w:r>
        <w:t>этом такая независимая гарантия:</w:t>
      </w:r>
    </w:p>
    <w:p w14:paraId="7BF9D39D" w14:textId="77777777" w:rsidR="00DD77B3" w:rsidRDefault="00DD77B3" w:rsidP="00DD77B3">
      <w:pPr>
        <w:pStyle w:val="a0"/>
      </w:pPr>
      <w:r>
        <w:t xml:space="preserve">должна содержать указание на срок ее действия, который не может составлять менее одного месяца с даты </w:t>
      </w:r>
      <w:proofErr w:type="gramStart"/>
      <w:r>
        <w:t>окончания</w:t>
      </w:r>
      <w:proofErr w:type="gramEnd"/>
      <w:r>
        <w:t xml:space="preserve"> предусмотренного извещением об осуществлении конкурентной закупки с участием субъектов малого и среднего предпринимательства, документацией о такой закупке срока исполнения основного обязательства;</w:t>
      </w:r>
    </w:p>
    <w:p w14:paraId="3A38186F" w14:textId="77777777" w:rsidR="00DD77B3" w:rsidRPr="005E1D52" w:rsidRDefault="00DD77B3" w:rsidP="00DD77B3">
      <w:pPr>
        <w:pStyle w:val="a0"/>
      </w:pPr>
      <w:r>
        <w:t>не должна содержать условие о представлении заказчиком гаранту судебных актов, подтверждающих неисполнение участником закупки обязательств, обеспечиваемых независимой гарантией.</w:t>
      </w:r>
    </w:p>
    <w:p w14:paraId="150E3178" w14:textId="77777777" w:rsidR="00DD77B3" w:rsidRPr="005E1D52" w:rsidRDefault="00DD77B3" w:rsidP="00DD77B3">
      <w:pPr>
        <w:pStyle w:val="111"/>
      </w:pPr>
      <w:r w:rsidRPr="005E1D52">
        <w:t>Способ обеспечения исполнения договора определяется участником закупки, с которым заключается договор, самостоятельно в случае, если документацией о конкурентной закупке предусмотрены два или более способа обеспечения договора.</w:t>
      </w:r>
    </w:p>
    <w:p w14:paraId="5C8C8595" w14:textId="77777777" w:rsidR="00DD77B3" w:rsidRPr="005E1D52" w:rsidRDefault="00DD77B3" w:rsidP="00DD77B3">
      <w:pPr>
        <w:pStyle w:val="111"/>
      </w:pPr>
      <w:r w:rsidRPr="005E1D52">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14:paraId="15ED9FCA" w14:textId="77777777" w:rsidR="00DD77B3" w:rsidRPr="005E1D52" w:rsidRDefault="00DD77B3" w:rsidP="00DD77B3">
      <w:pPr>
        <w:pStyle w:val="111"/>
      </w:pPr>
      <w:r w:rsidRPr="005E1D52">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14:paraId="5817C91F" w14:textId="77777777" w:rsidR="00DD77B3" w:rsidRDefault="00DD77B3" w:rsidP="00DD77B3">
      <w:pPr>
        <w:pStyle w:val="111"/>
      </w:pPr>
      <w:r w:rsidRPr="005E1D52">
        <w:t>Если поставщик не предоставил соответствующее обеспечение в установленный срок, такое лицо признается уклонившимся от заключения договора.</w:t>
      </w:r>
    </w:p>
    <w:p w14:paraId="238B81B5" w14:textId="77777777" w:rsidR="00DD77B3" w:rsidRDefault="00DD77B3" w:rsidP="00696A07">
      <w:pPr>
        <w:pStyle w:val="113"/>
      </w:pPr>
      <w:r>
        <w:t>Требования к обеспечению аван</w:t>
      </w:r>
      <w:r w:rsidR="0060550E">
        <w:t>са</w:t>
      </w:r>
    </w:p>
    <w:p w14:paraId="39FBAF42" w14:textId="77777777" w:rsidR="00DD77B3" w:rsidRPr="0025595D" w:rsidRDefault="00DD77B3" w:rsidP="00DD77B3">
      <w:pPr>
        <w:pStyle w:val="111"/>
        <w:rPr>
          <w:rFonts w:cs="Times New Roman"/>
        </w:rPr>
      </w:pPr>
      <w:r w:rsidRPr="0025595D">
        <w:t xml:space="preserve">Форма обеспечения аванса устанавливается </w:t>
      </w:r>
      <w:r>
        <w:t xml:space="preserve">в документации о закупке в </w:t>
      </w:r>
      <w:r w:rsidRPr="004178DC">
        <w:rPr>
          <w:b/>
        </w:rPr>
        <w:t>пп.25</w:t>
      </w:r>
      <w:r w:rsidRPr="0025595D">
        <w:t>.</w:t>
      </w:r>
      <w:r>
        <w:t xml:space="preserve"> </w:t>
      </w:r>
      <w:r w:rsidRPr="004178DC">
        <w:rPr>
          <w:b/>
        </w:rPr>
        <w:t>п 4.6</w:t>
      </w:r>
      <w:r>
        <w:rPr>
          <w:b/>
        </w:rPr>
        <w:t xml:space="preserve"> </w:t>
      </w:r>
    </w:p>
    <w:p w14:paraId="077F3ACA" w14:textId="77777777" w:rsidR="00DD77B3" w:rsidRPr="0025595D" w:rsidRDefault="00DD77B3" w:rsidP="00DD77B3">
      <w:pPr>
        <w:pStyle w:val="111"/>
        <w:rPr>
          <w:color w:val="FF0000"/>
        </w:rPr>
      </w:pPr>
      <w:r w:rsidRPr="0025595D">
        <w:t>Размер обеспечения аванса составляет 100 (Сто) процентов от суммы аванса и предоставляется в соответствии с проектом договора.</w:t>
      </w:r>
    </w:p>
    <w:p w14:paraId="36FF199F" w14:textId="77777777" w:rsidR="00DD77B3" w:rsidRPr="0025595D" w:rsidRDefault="00DD77B3" w:rsidP="00DD77B3">
      <w:pPr>
        <w:pStyle w:val="111"/>
        <w:rPr>
          <w:color w:val="000000"/>
        </w:rPr>
      </w:pPr>
      <w:r w:rsidRPr="0025595D">
        <w:t xml:space="preserve">Обеспечение аванса предоставляется на период до полного исполнения обязательств по Договору. </w:t>
      </w:r>
    </w:p>
    <w:p w14:paraId="7386B21D" w14:textId="77777777" w:rsidR="00DD77B3" w:rsidRPr="0025595D" w:rsidRDefault="00DD77B3" w:rsidP="00DD77B3">
      <w:pPr>
        <w:pStyle w:val="111"/>
      </w:pPr>
      <w:r w:rsidRPr="0025595D">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14:paraId="116BFC12" w14:textId="77777777" w:rsidR="00DD77B3" w:rsidRPr="0025595D" w:rsidRDefault="00DD77B3" w:rsidP="00DD77B3">
      <w:pPr>
        <w:pStyle w:val="111"/>
      </w:pPr>
      <w:r w:rsidRPr="0025595D">
        <w:t>Обеспечение аванса может быть предоставлено в виде:</w:t>
      </w:r>
    </w:p>
    <w:p w14:paraId="76B209FD" w14:textId="77777777" w:rsidR="00DD77B3" w:rsidRPr="0025595D" w:rsidRDefault="00DD77B3" w:rsidP="00DD77B3">
      <w:pPr>
        <w:pStyle w:val="a0"/>
      </w:pPr>
      <w:r w:rsidRPr="0025595D">
        <w:t xml:space="preserve">безотзывной </w:t>
      </w:r>
      <w:r>
        <w:t>независимой</w:t>
      </w:r>
      <w:r w:rsidRPr="0025595D">
        <w:t xml:space="preserve"> гарантии, выданной банком или иной кредитной организацией, соответствующей требованиям, установленным в </w:t>
      </w:r>
      <w:r w:rsidRPr="0075287D">
        <w:rPr>
          <w:b/>
        </w:rPr>
        <w:t>п.</w:t>
      </w:r>
      <w:r w:rsidRPr="0025595D">
        <w:t xml:space="preserve"> </w:t>
      </w:r>
      <w:r>
        <w:rPr>
          <w:b/>
          <w:bCs/>
        </w:rPr>
        <w:t>5.5.9 – 5.5.15</w:t>
      </w:r>
      <w:r w:rsidRPr="0025595D">
        <w:rPr>
          <w:b/>
          <w:bCs/>
        </w:rPr>
        <w:t>.</w:t>
      </w:r>
      <w:r w:rsidRPr="0025595D">
        <w:t xml:space="preserve"> настоящей документации.</w:t>
      </w:r>
    </w:p>
    <w:p w14:paraId="27362BBE" w14:textId="77777777" w:rsidR="00DD77B3" w:rsidRPr="0025595D" w:rsidRDefault="00DD77B3" w:rsidP="00DD77B3">
      <w:pPr>
        <w:pStyle w:val="a0"/>
      </w:pPr>
      <w:r w:rsidRPr="0025595D">
        <w:t xml:space="preserve">передачей заказчику в залог денежных средств, в том числе в форме вклада (депозита), в размере аванса, предусмотренного Договором. </w:t>
      </w:r>
    </w:p>
    <w:p w14:paraId="6438E32D" w14:textId="77777777" w:rsidR="00DD77B3" w:rsidRPr="0025595D" w:rsidRDefault="00DD77B3" w:rsidP="00DD77B3">
      <w:pPr>
        <w:pStyle w:val="111"/>
      </w:pPr>
      <w:r w:rsidRPr="0025595D">
        <w:lastRenderedPageBreak/>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14:paraId="7570164D" w14:textId="77777777" w:rsidR="00DD77B3" w:rsidRPr="0025595D" w:rsidRDefault="00DD77B3" w:rsidP="00DD77B3">
      <w:pPr>
        <w:pStyle w:val="111"/>
      </w:pPr>
      <w:r w:rsidRPr="0025595D">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14:paraId="681489D2" w14:textId="77777777" w:rsidR="00DD77B3" w:rsidRPr="0025595D" w:rsidRDefault="00DD77B3" w:rsidP="00DD77B3">
      <w:pPr>
        <w:pStyle w:val="a0"/>
      </w:pPr>
      <w:r w:rsidRPr="0025595D">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14:paraId="76F8353F" w14:textId="77777777" w:rsidR="00DD77B3" w:rsidRPr="0025595D" w:rsidRDefault="00DD77B3" w:rsidP="00DD77B3">
      <w:pPr>
        <w:pStyle w:val="a0"/>
      </w:pPr>
      <w:r w:rsidRPr="0025595D">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14:paraId="2B1FAAAC" w14:textId="77777777" w:rsidR="00DD77B3" w:rsidRPr="0025595D" w:rsidRDefault="00DD77B3" w:rsidP="00DD77B3">
      <w:pPr>
        <w:pStyle w:val="111"/>
      </w:pPr>
      <w:r w:rsidRPr="0025595D">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14:paraId="78E35AD4" w14:textId="77777777" w:rsidR="00DD77B3" w:rsidRPr="0025595D" w:rsidRDefault="00DD77B3" w:rsidP="00DD77B3">
      <w:pPr>
        <w:pStyle w:val="a0"/>
      </w:pPr>
      <w:r w:rsidRPr="0025595D">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14:paraId="452068C2" w14:textId="77777777" w:rsidR="00DD77B3" w:rsidRDefault="00DD77B3" w:rsidP="00DD77B3">
      <w:pPr>
        <w:pStyle w:val="111"/>
      </w:pPr>
      <w:r w:rsidRPr="0025595D">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14:paraId="075FAA21" w14:textId="77777777" w:rsidR="00696A07" w:rsidRDefault="00696A07" w:rsidP="00696A07">
      <w:pPr>
        <w:pStyle w:val="113"/>
      </w:pPr>
      <w:r>
        <w:t>Требования к описанию предложения</w:t>
      </w:r>
    </w:p>
    <w:p w14:paraId="7C0E6AAF" w14:textId="77777777" w:rsidR="000943A0" w:rsidRPr="002E30A6" w:rsidRDefault="000943A0" w:rsidP="000943A0">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14:paraId="501FAC57" w14:textId="77777777"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14:paraId="6A236DAE" w14:textId="77777777" w:rsidR="00D35ECD" w:rsidRDefault="00D35ECD" w:rsidP="00D35ECD">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14:paraId="6C339183" w14:textId="77777777" w:rsidR="000943A0" w:rsidRPr="0042025B" w:rsidRDefault="000943A0" w:rsidP="000943A0">
      <w:pPr>
        <w:pStyle w:val="111"/>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14:paraId="11623E9C" w14:textId="77777777"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 xml:space="preserve">тся путем заполнения соответствующих полей формы </w:t>
      </w:r>
      <w:r w:rsidR="00332193">
        <w:t xml:space="preserve">второй части </w:t>
      </w:r>
      <w:r w:rsidRPr="0042025B">
        <w:t>заявки</w:t>
      </w:r>
      <w:r>
        <w:t>.</w:t>
      </w:r>
    </w:p>
    <w:p w14:paraId="0108AF6E" w14:textId="77777777" w:rsidR="000943A0" w:rsidRDefault="000943A0" w:rsidP="000943A0">
      <w:pPr>
        <w:pStyle w:val="111"/>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w:t>
      </w:r>
      <w:r w:rsidRPr="002E30A6">
        <w:rPr>
          <w:color w:val="auto"/>
        </w:rPr>
        <w:lastRenderedPageBreak/>
        <w:t xml:space="preserve">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14:paraId="453ED0BF" w14:textId="77777777"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14:paraId="15DB1BAA" w14:textId="77777777"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14:paraId="11C0F365" w14:textId="77777777" w:rsidR="00696A07" w:rsidRDefault="00A05E5E" w:rsidP="00696A07">
      <w:pPr>
        <w:pStyle w:val="113"/>
      </w:pPr>
      <w:r>
        <w:t>Обработка ошибок</w:t>
      </w:r>
      <w:r w:rsidR="00696A07">
        <w:t xml:space="preserve"> документации</w:t>
      </w:r>
      <w:r w:rsidR="001E00DB">
        <w:t xml:space="preserve"> о закупке</w:t>
      </w:r>
    </w:p>
    <w:p w14:paraId="32462ABB" w14:textId="77777777"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14:paraId="48E214E2" w14:textId="77777777" w:rsidR="00696A07" w:rsidRDefault="00696A07" w:rsidP="00696A07">
      <w:pPr>
        <w:pStyle w:val="a0"/>
      </w:pPr>
      <w:r>
        <w:t>указывает ошибочный пункт документации о закупке,</w:t>
      </w:r>
    </w:p>
    <w:p w14:paraId="244810D9" w14:textId="77777777" w:rsidR="00696A07" w:rsidRDefault="00696A07" w:rsidP="00696A07">
      <w:pPr>
        <w:pStyle w:val="a0"/>
      </w:pPr>
      <w:r>
        <w:t xml:space="preserve">указывает </w:t>
      </w:r>
      <w:r w:rsidRPr="0042025B">
        <w:t xml:space="preserve">краткое обоснование признания описания ошибочным, </w:t>
      </w:r>
    </w:p>
    <w:p w14:paraId="7BBB1A23" w14:textId="77777777"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14:paraId="53E6B197" w14:textId="77777777" w:rsidR="00696A07" w:rsidRDefault="00696A07" w:rsidP="00696A07">
      <w:pPr>
        <w:pStyle w:val="a0"/>
      </w:pPr>
      <w:r>
        <w:t>подает исправление как запрос разъяснений в порядке подачи запросов разъяснений.</w:t>
      </w:r>
    </w:p>
    <w:p w14:paraId="5437D7E1" w14:textId="77777777" w:rsidR="00BC611E" w:rsidRDefault="00696A07" w:rsidP="00553638">
      <w:pPr>
        <w:pStyle w:val="1"/>
      </w:pPr>
      <w:r>
        <w:br w:type="page"/>
      </w:r>
      <w:bookmarkStart w:id="13" w:name="_Ref6045534"/>
      <w:bookmarkStart w:id="14" w:name="_Toc143602465"/>
      <w:bookmarkStart w:id="15" w:name="_Ref534988748"/>
      <w:bookmarkEnd w:id="11"/>
      <w:r w:rsidR="00BC611E">
        <w:lastRenderedPageBreak/>
        <w:t xml:space="preserve">Обзор процедуры, </w:t>
      </w:r>
      <w:r w:rsidR="00496594">
        <w:t>участие в закупке</w:t>
      </w:r>
      <w:bookmarkEnd w:id="13"/>
      <w:bookmarkEnd w:id="14"/>
    </w:p>
    <w:p w14:paraId="7D61AD66" w14:textId="77777777"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83B6A46E88684758BDD3B175AF4AC8F4"/>
        </w:placeholder>
        <w15:color w:val="00CCFF"/>
        <w:docPartList>
          <w:docPartGallery w:val="Quick Parts"/>
          <w:docPartCategory w:val="Документация о закупке: правовое основание закупки"/>
        </w:docPartList>
      </w:sdtPr>
      <w:sdtEndPr/>
      <w:sdtContent>
        <w:p w14:paraId="27461A04" w14:textId="77777777" w:rsidR="00BC611E" w:rsidRDefault="00A441DD" w:rsidP="00BC611E">
          <w:pPr>
            <w:pStyle w:val="111"/>
          </w:pPr>
          <w:r>
            <w:t xml:space="preserve">Процедура проводится в соответствии с настоящей документацией, в соответствии с положением о закупке заказчика и Федеральным законом №223-ФЗ </w:t>
          </w:r>
          <w:r w:rsidRPr="004C438E">
            <w:t xml:space="preserve">от 18.07.2011 </w:t>
          </w:r>
          <w:r>
            <w:t>«</w:t>
          </w:r>
          <w:r w:rsidRPr="00F04F4B">
            <w:t>О закупках товаров, работ, услуг от</w:t>
          </w:r>
          <w:r>
            <w:t>дельными видами юридических лиц».</w:t>
          </w:r>
        </w:p>
      </w:sdtContent>
    </w:sdt>
    <w:p w14:paraId="4760DDF3" w14:textId="77777777"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1"/>
      </w:r>
      <w:r w:rsidR="009675CA">
        <w:t>.</w:t>
      </w:r>
    </w:p>
    <w:p w14:paraId="6A2F8C97" w14:textId="77777777" w:rsidR="00BC611E" w:rsidRDefault="00BC611E" w:rsidP="00BC611E">
      <w:pPr>
        <w:pStyle w:val="113"/>
      </w:pPr>
      <w:r>
        <w:t>Порядок предоставления документации о закупке</w:t>
      </w:r>
    </w:p>
    <w:p w14:paraId="3D316A7A" w14:textId="77777777"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4B371DBF53B4486C845E6C6530F3E1E5"/>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14:paraId="2BCE9A32" w14:textId="77777777" w:rsidR="00BC611E" w:rsidRDefault="00BC611E" w:rsidP="00BC611E">
      <w:pPr>
        <w:pStyle w:val="111"/>
        <w:rPr>
          <w:noProof/>
        </w:rPr>
      </w:pPr>
      <w:r>
        <w:rPr>
          <w:noProof/>
        </w:rPr>
        <w:t>Документация о закупке предоставляется без взимания платы.</w:t>
      </w:r>
    </w:p>
    <w:p w14:paraId="2FFE3BC5" w14:textId="77777777"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14:paraId="4747B29B" w14:textId="77777777"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14:paraId="249BCD6F" w14:textId="77777777" w:rsidR="00F55EE8" w:rsidRDefault="00F55EE8" w:rsidP="00F55EE8">
      <w:pPr>
        <w:pStyle w:val="113"/>
      </w:pPr>
      <w:r>
        <w:t xml:space="preserve">Разрешение коллизий </w:t>
      </w:r>
      <w:r w:rsidR="00492F5D">
        <w:t xml:space="preserve">и неполноты </w:t>
      </w:r>
      <w:r>
        <w:t>документации о закупке</w:t>
      </w:r>
    </w:p>
    <w:p w14:paraId="0824EF19" w14:textId="77777777"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14:paraId="0BF54869" w14:textId="77777777"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14:paraId="5BE78BB5" w14:textId="77777777"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14:paraId="5CE774FF" w14:textId="77777777"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402B62">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402B62">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402B62">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402B62">
        <w:rPr>
          <w:rStyle w:val="affff"/>
        </w:rPr>
        <w:t>7</w:t>
      </w:r>
      <w:r w:rsidRPr="001779D4">
        <w:rPr>
          <w:rStyle w:val="affff"/>
        </w:rPr>
        <w:fldChar w:fldCharType="end"/>
      </w:r>
      <w:r>
        <w:t xml:space="preserve"> документации о закупке.</w:t>
      </w:r>
    </w:p>
    <w:p w14:paraId="36803719" w14:textId="77777777"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402B62">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402B62">
        <w:rPr>
          <w:rStyle w:val="affff"/>
        </w:rPr>
        <w:t>7</w:t>
      </w:r>
      <w:r w:rsidR="0078694B" w:rsidRPr="001779D4">
        <w:rPr>
          <w:rStyle w:val="affff"/>
        </w:rPr>
        <w:fldChar w:fldCharType="end"/>
      </w:r>
      <w:r w:rsidR="0078694B">
        <w:t xml:space="preserve"> документации о закупке.</w:t>
      </w:r>
    </w:p>
    <w:p w14:paraId="6FCE9977" w14:textId="77777777"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14:paraId="63E24CD6" w14:textId="77777777"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14:paraId="7BAA8914" w14:textId="77777777" w:rsidR="00492F5D" w:rsidRDefault="00492F5D" w:rsidP="00492F5D">
      <w:pPr>
        <w:pStyle w:val="111"/>
      </w:pPr>
      <w:r>
        <w:lastRenderedPageBreak/>
        <w:t>Если документация о закупке ссылается на несуществующие нормативные документы, то заявки рассматриваются без их учета.</w:t>
      </w:r>
    </w:p>
    <w:p w14:paraId="5859AE37" w14:textId="77777777" w:rsidR="00F55EE8" w:rsidRDefault="00492F5D" w:rsidP="00492F5D">
      <w:pPr>
        <w:pStyle w:val="111"/>
      </w:pPr>
      <w: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14:paraId="037D47D4" w14:textId="77777777" w:rsidR="00C721BE" w:rsidRDefault="00C721BE" w:rsidP="00492F5D">
      <w:pPr>
        <w:pStyle w:val="111"/>
      </w:pPr>
      <w:r w:rsidRPr="00485E2C">
        <w:t xml:space="preserve">Каждый раздел документации </w:t>
      </w:r>
      <w:r>
        <w:t>о закупке имеет приоритет в рамках своего пре</w:t>
      </w:r>
      <w:r w:rsidRPr="00485E2C">
        <w:t>дмета регулирования при разрешении коллизий</w:t>
      </w:r>
      <w:r>
        <w:t>.</w:t>
      </w:r>
    </w:p>
    <w:p w14:paraId="78394D4E" w14:textId="77777777" w:rsidR="00F55EE8" w:rsidRDefault="00F55EE8" w:rsidP="00F55EE8">
      <w:pPr>
        <w:pStyle w:val="113"/>
      </w:pPr>
      <w:r>
        <w:t>Разъяснение положений документации о закупке</w:t>
      </w:r>
    </w:p>
    <w:p w14:paraId="49579981" w14:textId="77777777"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14:paraId="40A8C08E" w14:textId="77777777" w:rsidR="00F55EE8" w:rsidRDefault="00F55EE8" w:rsidP="00F55EE8">
      <w:pPr>
        <w:pStyle w:val="111"/>
      </w:pPr>
      <w:r>
        <w:t>Запрос разъяснений подается в свободной форме.</w:t>
      </w:r>
    </w:p>
    <w:p w14:paraId="24EFE77F" w14:textId="77777777"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14:paraId="2290B9CC" w14:textId="77777777" w:rsidR="00BC611E" w:rsidRDefault="00BC611E" w:rsidP="00BC611E">
      <w:pPr>
        <w:pStyle w:val="113"/>
      </w:pPr>
      <w:r>
        <w:t>Общие положения об участии в закупке</w:t>
      </w:r>
    </w:p>
    <w:p w14:paraId="2534859A" w14:textId="77777777"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00055E7F">
        <w:rPr>
          <w:rStyle w:val="affff"/>
        </w:rPr>
        <w:t>5</w:t>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14:paraId="6AF62B27" w14:textId="77777777" w:rsidR="00BC611E" w:rsidRDefault="00BC611E" w:rsidP="00BC611E">
      <w:pPr>
        <w:pStyle w:val="111"/>
      </w:pPr>
      <w:r>
        <w:t>Участник закупки вправе подать только одну заявку.</w:t>
      </w:r>
    </w:p>
    <w:p w14:paraId="00E25894" w14:textId="77777777" w:rsidR="00BC611E" w:rsidRPr="00744E4F" w:rsidRDefault="003745FD" w:rsidP="00744E4F">
      <w:pPr>
        <w:pStyle w:val="111"/>
      </w:pPr>
      <w:sdt>
        <w:sdtPr>
          <w:alias w:val="Порядок подачи заявок"/>
          <w:tag w:val="Порядок подачи заявок"/>
          <w:id w:val="2118091559"/>
          <w:lock w:val="sdtLocked"/>
          <w:placeholder>
            <w:docPart w:val="83B6A46E88684758BDD3B175AF4AC8F4"/>
          </w:placeholder>
          <w15:color w:val="00CCFF"/>
          <w:docPartList>
            <w:docPartGallery w:val="Quick Parts"/>
            <w:docPartCategory w:val="Документация о закупке: порядок подачи заявок"/>
          </w:docPartList>
        </w:sdtPr>
        <w:sdtEndPr/>
        <w:sdtContent>
          <w:r w:rsidR="00A441DD">
            <w:t>Заявки подаются на ЭТП в соответствии с регламентными документами ЭТП.</w:t>
          </w:r>
        </w:sdtContent>
      </w:sdt>
    </w:p>
    <w:p w14:paraId="066CDE57" w14:textId="77777777" w:rsidR="00BC611E" w:rsidRDefault="00BC611E" w:rsidP="00BC611E">
      <w:pPr>
        <w:pStyle w:val="111"/>
      </w:pPr>
      <w:r>
        <w:t xml:space="preserve">Заявку можно исправить, отозвав заявку с ошибкой и подав взамен исправленную заявку – </w:t>
      </w:r>
      <w:r w:rsidRPr="00135DA2">
        <w:t>не позднее окончания срока подачи заявок на участие в закупке</w:t>
      </w:r>
      <w:r>
        <w:t>.</w:t>
      </w:r>
    </w:p>
    <w:p w14:paraId="199A6868" w14:textId="77777777" w:rsidR="00BC611E" w:rsidRDefault="00990687" w:rsidP="00BC611E">
      <w:pPr>
        <w:pStyle w:val="113"/>
      </w:pPr>
      <w:bookmarkStart w:id="16" w:name="_Ref5457343"/>
      <w:r>
        <w:t>Участие консорциума в закупке</w:t>
      </w:r>
      <w:bookmarkEnd w:id="16"/>
    </w:p>
    <w:p w14:paraId="53A4109D" w14:textId="77777777"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14:paraId="581E45C2" w14:textId="77777777" w:rsidR="00CB44EB" w:rsidRDefault="00BC611E" w:rsidP="00CB44EB">
      <w:pPr>
        <w:pStyle w:val="111"/>
      </w:pPr>
      <w:proofErr w:type="gramStart"/>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proofErr w:type="gramEnd"/>
      <w:r>
        <w:t>участник считается подавшим заявку от своего имени и действующим в своих интересах.</w:t>
      </w:r>
    </w:p>
    <w:p w14:paraId="1C671705" w14:textId="77777777" w:rsidR="00BC611E" w:rsidRDefault="00F31182" w:rsidP="00BC611E">
      <w:pPr>
        <w:pStyle w:val="111"/>
      </w:pPr>
      <w:r>
        <w:t>Участники, выступающие на стороне одного участника, не вправе участвовать в этой же закупке самостоятельно</w:t>
      </w:r>
      <w:r w:rsidR="00BC611E">
        <w:t>.</w:t>
      </w:r>
    </w:p>
    <w:p w14:paraId="39EAD1BD" w14:textId="77777777"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14:paraId="007D1EF9" w14:textId="77777777"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14:paraId="5B19EBBB" w14:textId="77777777" w:rsidR="00BC611E" w:rsidRDefault="00BC611E" w:rsidP="00BC611E">
      <w:pPr>
        <w:pStyle w:val="113"/>
      </w:pPr>
      <w:r>
        <w:t>Привлечение субподрядчиков</w:t>
      </w:r>
    </w:p>
    <w:p w14:paraId="0C754466" w14:textId="77777777" w:rsidR="00934BA3" w:rsidRPr="002011D4" w:rsidRDefault="00934BA3" w:rsidP="004B0780">
      <w:pPr>
        <w:pStyle w:val="111"/>
      </w:pPr>
      <w:r>
        <w:lastRenderedPageBreak/>
        <w:t xml:space="preserve">Возможность привлечения субподрядчиков - </w:t>
      </w:r>
      <w:fldSimple w:instr=" MERGEFIELD &quot;Возможность_привлечения_субподрядчиков&quot; ">
        <w:r w:rsidR="00402B62">
          <w:rPr>
            <w:noProof/>
          </w:rPr>
          <w:t>«Возможность_привлечения_субподрядчиков»</w:t>
        </w:r>
      </w:fldSimple>
    </w:p>
    <w:p w14:paraId="09CDA55F" w14:textId="77777777" w:rsidR="004B0780" w:rsidRDefault="004B0780" w:rsidP="004B0780">
      <w:pPr>
        <w:pStyle w:val="111"/>
      </w:pPr>
      <w:r>
        <w:t>Участник закупки может привлекать субподрядчиков (соисполнителей), если это не запрещено проектом договора.</w:t>
      </w:r>
    </w:p>
    <w:p w14:paraId="314DD659" w14:textId="77777777" w:rsidR="004B0780" w:rsidRDefault="000F3082" w:rsidP="004B0780">
      <w:pPr>
        <w:pStyle w:val="111"/>
      </w:pPr>
      <w:r w:rsidRPr="000F3082">
        <w:t>Участник закупки в рамках рассмотрения или оценки заявок на участие в закупке считается соответствующим тем специальным требованиям</w:t>
      </w:r>
      <w:r w:rsidR="002A5456">
        <w:t xml:space="preserve"> (</w:t>
      </w:r>
      <w:proofErr w:type="spellStart"/>
      <w:r w:rsidR="002A5456" w:rsidRPr="002A5456">
        <w:rPr>
          <w:rStyle w:val="affff"/>
        </w:rPr>
        <w:t>пп</w:t>
      </w:r>
      <w:proofErr w:type="spellEnd"/>
      <w:r w:rsidR="002A5456" w:rsidRPr="002A5456">
        <w:rPr>
          <w:rStyle w:val="affff"/>
        </w:rPr>
        <w:t xml:space="preserve">. 2 п. </w:t>
      </w:r>
      <w:r w:rsidR="002A5456" w:rsidRPr="002A5456">
        <w:rPr>
          <w:rStyle w:val="affff"/>
        </w:rPr>
        <w:fldChar w:fldCharType="begin"/>
      </w:r>
      <w:r w:rsidR="002A5456" w:rsidRPr="002A5456">
        <w:rPr>
          <w:rStyle w:val="affff"/>
        </w:rPr>
        <w:instrText xml:space="preserve"> REF _Ref129679902 \r \h </w:instrText>
      </w:r>
      <w:r w:rsidR="002A5456">
        <w:rPr>
          <w:rStyle w:val="affff"/>
        </w:rPr>
        <w:instrText xml:space="preserve"> \* MERGEFORMAT </w:instrText>
      </w:r>
      <w:r w:rsidR="002A5456" w:rsidRPr="002A5456">
        <w:rPr>
          <w:rStyle w:val="affff"/>
        </w:rPr>
      </w:r>
      <w:r w:rsidR="002A5456" w:rsidRPr="002A5456">
        <w:rPr>
          <w:rStyle w:val="affff"/>
        </w:rPr>
        <w:fldChar w:fldCharType="separate"/>
      </w:r>
      <w:r w:rsidR="00402B62">
        <w:rPr>
          <w:rStyle w:val="affff"/>
        </w:rPr>
        <w:t>4.3</w:t>
      </w:r>
      <w:r w:rsidR="002A5456" w:rsidRPr="002A5456">
        <w:rPr>
          <w:rStyle w:val="affff"/>
        </w:rPr>
        <w:fldChar w:fldCharType="end"/>
      </w:r>
      <w:r w:rsidR="002A5456">
        <w:t>)</w:t>
      </w:r>
      <w:r w:rsidRPr="000F3082">
        <w:t>,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4B0780">
        <w:t>.</w:t>
      </w:r>
    </w:p>
    <w:p w14:paraId="1224EDF3" w14:textId="77777777" w:rsidR="004B0780" w:rsidRDefault="000F3082" w:rsidP="004B0780">
      <w:pPr>
        <w:pStyle w:val="111"/>
      </w:pPr>
      <w:r w:rsidRPr="000F3082">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4B0780">
        <w:t>.</w:t>
      </w:r>
    </w:p>
    <w:p w14:paraId="2DC9400C" w14:textId="77777777" w:rsidR="00620D7C" w:rsidRDefault="004B0780" w:rsidP="004B0780">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14:paraId="1CAACBC0" w14:textId="77777777" w:rsidR="00BC611E" w:rsidRDefault="00BC611E" w:rsidP="00BC611E">
      <w:pPr>
        <w:pStyle w:val="113"/>
      </w:pPr>
      <w:r>
        <w:t>Победа в закупке</w:t>
      </w:r>
    </w:p>
    <w:p w14:paraId="5F5751DA" w14:textId="77777777" w:rsidR="00BC611E" w:rsidRDefault="00BC611E" w:rsidP="00BC611E">
      <w:pPr>
        <w:pStyle w:val="111"/>
      </w:pPr>
      <w:r>
        <w:t xml:space="preserve">Победителем становится участник, отвечающий </w:t>
      </w:r>
      <w:proofErr w:type="gramStart"/>
      <w:r>
        <w:t>требованиям</w:t>
      </w:r>
      <w:proofErr w:type="gramEnd"/>
      <w:r>
        <w:t xml:space="preserve"> </w:t>
      </w:r>
      <w:r w:rsidRPr="00130CE3">
        <w:rPr>
          <w:b/>
        </w:rPr>
        <w:t xml:space="preserve">раздела </w:t>
      </w:r>
      <w:r w:rsidR="00720D2A">
        <w:rPr>
          <w:b/>
        </w:rPr>
        <w:t>4</w:t>
      </w:r>
      <w:r>
        <w:t xml:space="preserve"> документации о </w:t>
      </w:r>
      <w:r w:rsidR="0042079E">
        <w:t>закупке и подавший заявку:</w:t>
      </w:r>
    </w:p>
    <w:p w14:paraId="33EBEE84" w14:textId="77777777"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14:paraId="7D29FB04" w14:textId="77777777" w:rsidR="00BC611E" w:rsidRDefault="003745FD" w:rsidP="00BC611E">
      <w:pPr>
        <w:pStyle w:val="a0"/>
      </w:pPr>
      <w:sdt>
        <w:sdtPr>
          <w:alias w:val="Определения победителя"/>
          <w:tag w:val="Определения победителя"/>
          <w:id w:val="-121613066"/>
          <w:lock w:val="sdtLocked"/>
          <w:placeholder>
            <w:docPart w:val="83B6A46E88684758BDD3B175AF4AC8F4"/>
          </w:placeholder>
          <w15:color w:val="00CCFF"/>
          <w:docPartList>
            <w:docPartGallery w:val="Quick Parts"/>
            <w:docPartCategory w:val="Документация о закупке: определение победителя"/>
          </w:docPartList>
        </w:sdtPr>
        <w:sdtEndPr/>
        <w:sdtContent>
          <w:r w:rsidR="00A441DD">
            <w:t xml:space="preserve">Набравшую наибольшее количество баллов относительно критериев оценки, предусмотренных </w:t>
          </w:r>
          <w:r w:rsidR="00A441DD" w:rsidRPr="00A11FE6">
            <w:rPr>
              <w:b/>
            </w:rPr>
            <w:t xml:space="preserve">разделом </w:t>
          </w:r>
          <w:r w:rsidR="00A441DD">
            <w:rPr>
              <w:b/>
            </w:rPr>
            <w:t>7</w:t>
          </w:r>
          <w:r w:rsidR="00A441DD">
            <w:t xml:space="preserve"> документации о закупке</w:t>
          </w:r>
        </w:sdtContent>
      </w:sdt>
      <w:r w:rsidR="00BC611E">
        <w:t>.</w:t>
      </w:r>
    </w:p>
    <w:p w14:paraId="4E8FCA14" w14:textId="77777777" w:rsidR="00BC611E" w:rsidRDefault="00BC611E" w:rsidP="00BC611E">
      <w:pPr>
        <w:pStyle w:val="113"/>
      </w:pPr>
      <w:r>
        <w:t>Изменение документации о закупке, отмена закупки</w:t>
      </w:r>
    </w:p>
    <w:p w14:paraId="7D484464" w14:textId="77777777" w:rsidR="00BC611E" w:rsidRDefault="00BC611E" w:rsidP="00B93B01">
      <w:pPr>
        <w:pStyle w:val="111"/>
      </w:pPr>
      <w:r w:rsidRPr="009E7086">
        <w:t xml:space="preserve">Заказчик вправе отказаться от проведения закупки или изменить закупочную документацию </w:t>
      </w:r>
      <w:r w:rsidRPr="005E1D52">
        <w:t>в целом или в отношении каждого лота, если п</w:t>
      </w:r>
      <w:r w:rsidR="00AD4EB8" w:rsidRPr="005E1D52">
        <w:t xml:space="preserve">роводится </w:t>
      </w:r>
      <w:proofErr w:type="spellStart"/>
      <w:r w:rsidR="00AD4EB8" w:rsidRPr="005E1D52">
        <w:t>многолотовая</w:t>
      </w:r>
      <w:proofErr w:type="spellEnd"/>
      <w:r w:rsidR="00AD4EB8" w:rsidRPr="005E1D52">
        <w:t xml:space="preserve"> закупка</w:t>
      </w:r>
      <w:r w:rsidR="00B93B01" w:rsidRPr="005E1D52">
        <w:t xml:space="preserve"> до наступления даты и времени окончания подачи заявок на участие в </w:t>
      </w:r>
      <w:r w:rsidR="00745019" w:rsidRPr="005E1D52">
        <w:t>закупке.</w:t>
      </w:r>
    </w:p>
    <w:p w14:paraId="5874BC71" w14:textId="77777777" w:rsidR="00BC611E" w:rsidRDefault="00BC611E" w:rsidP="00BC611E">
      <w:pPr>
        <w:pStyle w:val="113"/>
      </w:pPr>
      <w:r>
        <w:t>Специальные процедуры</w:t>
      </w:r>
    </w:p>
    <w:p w14:paraId="116E2EAB" w14:textId="77777777"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C70F4B">
        <w:rPr>
          <w:rStyle w:val="affff"/>
        </w:rPr>
        <w:t>7</w:t>
      </w:r>
      <w:r>
        <w:t xml:space="preserve"> документации о закупке.</w:t>
      </w:r>
    </w:p>
    <w:p w14:paraId="4B011403" w14:textId="77777777" w:rsidR="00BC2E2A" w:rsidRDefault="00BC611E" w:rsidP="00A441DD">
      <w:pPr>
        <w:pStyle w:val="111"/>
      </w:pPr>
      <w:r>
        <w:t>Специальная процедура не проводится, если не предусмотрена разделом 7 документации о закупке.</w:t>
      </w:r>
    </w:p>
    <w:p w14:paraId="03699248" w14:textId="77777777" w:rsidR="00743B9E" w:rsidRDefault="00BC611E" w:rsidP="00514905">
      <w:pPr>
        <w:pStyle w:val="1"/>
      </w:pPr>
      <w:r>
        <w:br w:type="page"/>
      </w:r>
      <w:bookmarkStart w:id="17" w:name="_Ref6045544"/>
      <w:bookmarkStart w:id="18" w:name="_Toc143602466"/>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5"/>
      <w:bookmarkEnd w:id="17"/>
      <w:bookmarkEnd w:id="18"/>
    </w:p>
    <w:p w14:paraId="041D89CF" w14:textId="77777777"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83B6A46E88684758BDD3B175AF4AC8F4"/>
        </w:placeholder>
        <w15:color w:val="00CCFF"/>
        <w:docPartList>
          <w:docPartGallery w:val="Quick Parts"/>
          <w:docPartCategory w:val="Документация о закупке: порядок рассмотрения частей заявок"/>
        </w:docPartList>
      </w:sdtPr>
      <w:sdtEndPr/>
      <w:sdtContent>
        <w:bookmarkStart w:id="19" w:name="_Hlk536384848" w:displacedByCustomXml="prev"/>
        <w:p w14:paraId="7C3C7FC5" w14:textId="77777777" w:rsidR="00A441DD" w:rsidRPr="00EE6C3F" w:rsidRDefault="00A441DD" w:rsidP="006909D6">
          <w:pPr>
            <w:pStyle w:val="111"/>
            <w:rPr>
              <w:rFonts w:eastAsiaTheme="minorEastAsia" w:cstheme="minorBidi"/>
              <w:color w:val="auto"/>
              <w:lang w:eastAsia="en-US"/>
            </w:rPr>
          </w:pPr>
          <w:r>
            <w:t>З</w:t>
          </w:r>
          <w:r w:rsidRPr="00EE6C3F">
            <w:t>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bookmarkEnd w:id="19"/>
        </w:p>
        <w:p w14:paraId="37FEA3E6"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первые части заявок на участие в закупке и принимает решение о соответствии первых частей заявок требованиям документации о закупке.</w:t>
          </w:r>
        </w:p>
        <w:p w14:paraId="3EE287CB"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первых частей заявок на участие в закупке формируется </w:t>
          </w:r>
          <w:r w:rsidRPr="00EE6C3F">
            <w:rPr>
              <w:rFonts w:eastAsiaTheme="minorEastAsia"/>
            </w:rPr>
            <w:t>протокол рассмотрения первых частей заявок.</w:t>
          </w:r>
        </w:p>
        <w:p w14:paraId="13805D67"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вторые части заявок на участие в закупке и принимает решение о соответствии вторых частей заявок требованиям документации о закупке.</w:t>
          </w:r>
        </w:p>
        <w:p w14:paraId="3E8BE60D"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вторых частей заявок на участие в закупке формируется </w:t>
          </w:r>
          <w:r w:rsidRPr="00EE6C3F">
            <w:rPr>
              <w:rFonts w:eastAsiaTheme="minorEastAsia"/>
            </w:rPr>
            <w:t>протокол рассмотрения вторых частей заявок.</w:t>
          </w:r>
        </w:p>
        <w:p w14:paraId="18054BF4"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После рассмотрения вторых частей заявок и ценовых предложений участников закупки закупочная комиссия ранжирует заявки (подводит итоги) в соответствии с порядком ранжирования заявок.</w:t>
          </w:r>
        </w:p>
        <w:p w14:paraId="1E3F9135" w14:textId="77777777" w:rsidR="0090303E" w:rsidRPr="000E3252" w:rsidRDefault="00A441DD" w:rsidP="0090303E">
          <w:pPr>
            <w:pStyle w:val="111"/>
            <w:rPr>
              <w:rFonts w:eastAsiaTheme="minorEastAsia" w:cstheme="minorBidi"/>
              <w:color w:val="auto"/>
              <w:lang w:eastAsia="en-US"/>
            </w:rPr>
          </w:pPr>
          <w:r w:rsidRPr="00EE6C3F">
            <w:rPr>
              <w:rFonts w:eastAsiaTheme="minorEastAsia" w:cstheme="minorBidi"/>
              <w:color w:val="auto"/>
              <w:lang w:eastAsia="en-US"/>
            </w:rPr>
            <w:t>По результатам ранжирования заявок на участие в закупке формируется протокол подведения итогов</w:t>
          </w:r>
          <w:r>
            <w:rPr>
              <w:rFonts w:eastAsiaTheme="minorEastAsia" w:cstheme="minorBidi"/>
              <w:color w:val="auto"/>
              <w:lang w:eastAsia="en-US"/>
            </w:rPr>
            <w:t>.</w:t>
          </w:r>
        </w:p>
      </w:sdtContent>
    </w:sdt>
    <w:p w14:paraId="07B24F43" w14:textId="77777777"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14:paraId="5E9768DF" w14:textId="77777777"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14:paraId="719F214E" w14:textId="77777777"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14:paraId="00CD9591" w14:textId="77777777" w:rsidR="00FC43C8" w:rsidRDefault="00FC43C8" w:rsidP="00AE3EA2">
      <w:pPr>
        <w:pStyle w:val="113"/>
      </w:pPr>
      <w:r>
        <w:t>Основания отклонения заявки на участие в закупке</w:t>
      </w:r>
    </w:p>
    <w:p w14:paraId="69EF8243" w14:textId="77777777" w:rsidR="00AC3004" w:rsidRDefault="00AC3004" w:rsidP="00ED213E">
      <w:pPr>
        <w:pStyle w:val="111"/>
      </w:pPr>
      <w:r>
        <w:t xml:space="preserve">Закупочная комиссия </w:t>
      </w:r>
      <w:r w:rsidR="00273A23" w:rsidRPr="002E30A6">
        <w:rPr>
          <w:color w:val="auto"/>
        </w:rPr>
        <w:t>вправе</w:t>
      </w:r>
      <w:r w:rsidR="00273A23">
        <w:t xml:space="preserve"> отклонить </w:t>
      </w:r>
      <w:r>
        <w:t>заявку на участие в закупке в следующих случаях:</w:t>
      </w:r>
    </w:p>
    <w:p w14:paraId="24653316" w14:textId="77777777" w:rsidR="00ED213E" w:rsidRDefault="00ED213E" w:rsidP="00AC3004">
      <w:pPr>
        <w:pStyle w:val="a0"/>
      </w:pPr>
      <w:r>
        <w:t>Участник закупки не соответствует требованиям, предъявляемым документацией о закупке.</w:t>
      </w:r>
    </w:p>
    <w:p w14:paraId="5965A3C3" w14:textId="77777777" w:rsidR="00ED213E" w:rsidRDefault="00ED213E" w:rsidP="00AC3004">
      <w:pPr>
        <w:pStyle w:val="a0"/>
      </w:pPr>
      <w:r>
        <w:t>Заявка на участие в закупке не соответствует требованиям, предъявляемым документацией о закупке.</w:t>
      </w:r>
    </w:p>
    <w:p w14:paraId="2B4868B3" w14:textId="77777777" w:rsidR="00ED213E" w:rsidRDefault="00ED213E" w:rsidP="00AC3004">
      <w:pPr>
        <w:pStyle w:val="a0"/>
      </w:pPr>
      <w:r>
        <w:t>Предложение участника закупки не соответствует требованиям, предъявляемым документацией о закупке.</w:t>
      </w:r>
    </w:p>
    <w:p w14:paraId="13E57458" w14:textId="77777777" w:rsidR="00ED213E" w:rsidRDefault="00ED213E" w:rsidP="00AC3004">
      <w:pPr>
        <w:pStyle w:val="a0"/>
      </w:pPr>
      <w:r>
        <w:t>Заявка содержит недостоверную информацию.</w:t>
      </w:r>
    </w:p>
    <w:p w14:paraId="64AD1B39" w14:textId="77777777" w:rsidR="00FC43C8" w:rsidRDefault="00ED213E" w:rsidP="00AC3004">
      <w:pPr>
        <w:pStyle w:val="a0"/>
      </w:pPr>
      <w:r>
        <w:t xml:space="preserve">Заявка подана после окончания </w:t>
      </w:r>
      <w:r w:rsidR="003E5DD0">
        <w:t xml:space="preserve">срока </w:t>
      </w:r>
      <w:r>
        <w:t>подачи заявок.</w:t>
      </w:r>
    </w:p>
    <w:p w14:paraId="5FFA4FF1" w14:textId="365EA933" w:rsidR="00FF1853" w:rsidRPr="0095136E" w:rsidRDefault="00273A23" w:rsidP="0095136E">
      <w:pPr>
        <w:pStyle w:val="a0"/>
      </w:pPr>
      <w:r>
        <w:lastRenderedPageBreak/>
        <w:t xml:space="preserve">Предлагаемая цена заявки содержит аномально заниженную цену договора (снижение цены на </w:t>
      </w:r>
      <w:r>
        <w:fldChar w:fldCharType="begin"/>
      </w:r>
      <w:r>
        <w:instrText xml:space="preserve"> =</w:instrText>
      </w:r>
      <w:fldSimple w:instr=" MERGEFIELD &quot;Антидемпинг&quot; ">
        <w:r w:rsidR="00402B62">
          <w:rPr>
            <w:noProof/>
          </w:rPr>
          <w:instrText>«Антидемпинг»</w:instrText>
        </w:r>
      </w:fldSimple>
      <w:r>
        <w:instrText xml:space="preserve">*100 \# "0%" </w:instrText>
      </w:r>
      <w:r>
        <w:fldChar w:fldCharType="separate"/>
      </w:r>
      <w:r w:rsidR="00F9296B">
        <w:rPr>
          <w:b/>
          <w:noProof/>
        </w:rPr>
        <w:t>50%</w:t>
      </w:r>
      <w:r>
        <w:fldChar w:fldCharType="end"/>
      </w:r>
      <w:r>
        <w:t xml:space="preserve"> или более относительно начальной (максимальной) цены договора (цены лота).</w:t>
      </w:r>
    </w:p>
    <w:p w14:paraId="20D9C285" w14:textId="77777777" w:rsidR="00FC43C8" w:rsidRDefault="00250C79" w:rsidP="00FC43C8">
      <w:pPr>
        <w:pStyle w:val="111"/>
      </w:pPr>
      <w:r>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14:paraId="5D08265B" w14:textId="77777777" w:rsidR="00FF7F6D" w:rsidRDefault="00FF7F6D" w:rsidP="00FC43C8">
      <w:pPr>
        <w:pStyle w:val="111"/>
      </w:pPr>
      <w:r>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402B62">
        <w:rPr>
          <w:rStyle w:val="affff"/>
        </w:rPr>
        <w:t>7.3</w:t>
      </w:r>
      <w:r w:rsidR="00F7694B" w:rsidRPr="001779D4">
        <w:rPr>
          <w:rStyle w:val="affff"/>
        </w:rPr>
        <w:fldChar w:fldCharType="end"/>
      </w:r>
      <w:r>
        <w:t>.</w:t>
      </w:r>
    </w:p>
    <w:p w14:paraId="1CB45A2F" w14:textId="77777777" w:rsidR="00804F4E" w:rsidRDefault="00F74349" w:rsidP="00C07F23">
      <w:pPr>
        <w:pStyle w:val="113"/>
      </w:pPr>
      <w:bookmarkStart w:id="20" w:name="_Ref6048070"/>
      <w:r>
        <w:t>Разрешение коллизий</w:t>
      </w:r>
      <w:r w:rsidR="003F1AC0">
        <w:t xml:space="preserve"> и неполноты</w:t>
      </w:r>
      <w:r w:rsidR="00492F5D">
        <w:t xml:space="preserve"> заявки на участие в закупке</w:t>
      </w:r>
      <w:bookmarkEnd w:id="20"/>
    </w:p>
    <w:p w14:paraId="4DF490D8" w14:textId="77777777"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14:paraId="3A658B28" w14:textId="77777777"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14:paraId="64984B74" w14:textId="77777777"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14:paraId="41939DBF" w14:textId="77777777" w:rsidR="00FA6DA5" w:rsidRDefault="00EE3E68" w:rsidP="00AC7B2E">
      <w:pPr>
        <w:pStyle w:val="111"/>
      </w:pPr>
      <w: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14:paraId="571784D9" w14:textId="77777777" w:rsidR="005F6559" w:rsidRDefault="005F6559" w:rsidP="005F6559">
      <w:pPr>
        <w:pStyle w:val="113"/>
      </w:pPr>
      <w:r>
        <w:t>Исправление заявки на участие в закупке</w:t>
      </w:r>
    </w:p>
    <w:p w14:paraId="3C505837" w14:textId="77777777" w:rsidR="005F6559" w:rsidRDefault="005F6559" w:rsidP="005F6559">
      <w:pPr>
        <w:pStyle w:val="111"/>
      </w:pPr>
      <w:r>
        <w:t>З</w:t>
      </w:r>
      <w:r w:rsidRPr="006F4089">
        <w:t xml:space="preserve">аказчик вправе запросить у участника закупки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14:paraId="71551895" w14:textId="77777777" w:rsidR="004F61AE" w:rsidRDefault="00806211" w:rsidP="00C07F23">
      <w:pPr>
        <w:pStyle w:val="113"/>
      </w:pPr>
      <w:r>
        <w:t>Особенности рассмотрения документов участника закупки</w:t>
      </w:r>
    </w:p>
    <w:p w14:paraId="689D0DD4" w14:textId="77777777"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2"/>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14:paraId="6C286809" w14:textId="77777777" w:rsidR="0023140C" w:rsidRDefault="0023140C" w:rsidP="0023140C">
      <w:pPr>
        <w:pStyle w:val="110"/>
        <w:numPr>
          <w:ilvl w:val="1"/>
          <w:numId w:val="1"/>
        </w:numPr>
      </w:pPr>
      <w:proofErr w:type="spellStart"/>
      <w:r>
        <w:t>Дозапрос</w:t>
      </w:r>
      <w:proofErr w:type="spellEnd"/>
    </w:p>
    <w:sdt>
      <w:sdtPr>
        <w:alias w:val="Дозапрос"/>
        <w:tag w:val="Дозапрос"/>
        <w:id w:val="-141890987"/>
        <w:lock w:val="sdtLocked"/>
        <w:placeholder>
          <w:docPart w:val="B92E3DCA49684B2B87020BF65D8C2667"/>
        </w:placeholder>
        <w15:color w:val="00CCFF"/>
        <w:docPartList>
          <w:docPartGallery w:val="Quick Parts"/>
          <w:docPartCategory w:val="Документация о закупке: дозапрос"/>
        </w:docPartList>
      </w:sdtPr>
      <w:sdtEndPr/>
      <w:sdtContent>
        <w:p w14:paraId="652C224B" w14:textId="77777777" w:rsidR="0023140C" w:rsidRDefault="00953AAF" w:rsidP="0023140C">
          <w:pPr>
            <w:pStyle w:val="111"/>
          </w:pPr>
          <w:r>
            <w:t>У участника закупки не запрашиваются недостающие документы, создающие преимущественные условия для участия в закупке.</w:t>
          </w:r>
        </w:p>
      </w:sdtContent>
    </w:sdt>
    <w:p w14:paraId="692C8F5B" w14:textId="77777777" w:rsidR="00C07F23" w:rsidRDefault="00D8017A" w:rsidP="00C07F23">
      <w:pPr>
        <w:pStyle w:val="113"/>
      </w:pPr>
      <w:r>
        <w:t>Особенности рассмотрения</w:t>
      </w:r>
      <w:r w:rsidR="00C07F23">
        <w:t xml:space="preserve"> сведений об опыте</w:t>
      </w:r>
    </w:p>
    <w:p w14:paraId="6D84766A" w14:textId="3F252E68" w:rsidR="00C07F23" w:rsidRDefault="00C07F23" w:rsidP="00C07F23">
      <w:pPr>
        <w:pStyle w:val="111"/>
      </w:pPr>
      <w:bookmarkStart w:id="21" w:name="_Ref535245064"/>
      <w:r>
        <w:lastRenderedPageBreak/>
        <w:t>Закупочной комиссией рассматрива</w:t>
      </w:r>
      <w:r w:rsidR="00C90F29">
        <w:t>ю</w:t>
      </w:r>
      <w:r>
        <w:t xml:space="preserve">тся </w:t>
      </w:r>
      <w:r w:rsidR="008967C3">
        <w:t>первый (-</w:t>
      </w:r>
      <w:proofErr w:type="spellStart"/>
      <w:r w:rsidR="008967C3">
        <w:t>ые</w:t>
      </w:r>
      <w:proofErr w:type="spellEnd"/>
      <w:r w:rsidR="008967C3">
        <w:t>)</w:t>
      </w:r>
      <w:r>
        <w:t xml:space="preserve"> </w:t>
      </w:r>
      <w:bookmarkStart w:id="22" w:name="КДоговоров"/>
      <w:permStart w:id="1498236194" w:edGrp="everyone"/>
      <w:sdt>
        <w:sdtPr>
          <w:rPr>
            <w:rStyle w:val="aff9"/>
          </w:rPr>
          <w:alias w:val="Количество рассматриваемых договоров"/>
          <w:tag w:val="Количество рассматриваемых договоров"/>
          <w:id w:val="1048727144"/>
          <w:placeholder>
            <w:docPart w:val="8AEC48226CE34BA299507A7993635807"/>
          </w:placeholder>
          <w15:color w:val="FFFF00"/>
        </w:sdtPr>
        <w:sdtEndPr>
          <w:rPr>
            <w:rStyle w:val="aff9"/>
          </w:rPr>
        </w:sdtEndPr>
        <w:sdtContent>
          <w:r w:rsidR="00965BDA" w:rsidRPr="00C36C80">
            <w:rPr>
              <w:rStyle w:val="aff9"/>
            </w:rPr>
            <w:fldChar w:fldCharType="begin"/>
          </w:r>
          <w:r w:rsidR="00965BDA" w:rsidRPr="00C36C80">
            <w:rPr>
              <w:rStyle w:val="aff9"/>
            </w:rPr>
            <w:instrText xml:space="preserve"> MERGEFIELD "Максимальное_колво_рассматриваемых_дого" </w:instrText>
          </w:r>
          <w:r w:rsidR="00965BDA" w:rsidRPr="00C36C80">
            <w:rPr>
              <w:rStyle w:val="aff9"/>
            </w:rPr>
            <w:fldChar w:fldCharType="separate"/>
          </w:r>
          <w:r w:rsidR="00F9296B">
            <w:rPr>
              <w:rStyle w:val="aff9"/>
              <w:noProof/>
            </w:rPr>
            <w:t>3</w:t>
          </w:r>
          <w:r w:rsidR="00965BDA" w:rsidRPr="00C36C80">
            <w:rPr>
              <w:rStyle w:val="aff9"/>
            </w:rPr>
            <w:fldChar w:fldCharType="end"/>
          </w:r>
        </w:sdtContent>
      </w:sdt>
      <w:bookmarkEnd w:id="22"/>
      <w:permEnd w:id="1498236194"/>
      <w:r w:rsidR="008967C3">
        <w:t xml:space="preserve"> договор (-а; -</w:t>
      </w:r>
      <w:proofErr w:type="spellStart"/>
      <w:r w:rsidR="008967C3">
        <w:t>ов</w:t>
      </w:r>
      <w:proofErr w:type="spellEnd"/>
      <w:r w:rsidR="008967C3">
        <w:t>)</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21"/>
    </w:p>
    <w:p w14:paraId="0DBFB0FB" w14:textId="77777777"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14:paraId="0DF53307" w14:textId="7E767E57" w:rsidR="00DA0CC9" w:rsidRDefault="00DA0CC9" w:rsidP="000758E4">
      <w:pPr>
        <w:pStyle w:val="a0"/>
      </w:pPr>
      <w:r>
        <w:t xml:space="preserve">Представленные договоры </w:t>
      </w:r>
      <w:r w:rsidR="00EE492D">
        <w:t xml:space="preserve">завершены в </w:t>
      </w:r>
      <w:r w:rsidR="004569F3">
        <w:t xml:space="preserve">последние </w:t>
      </w:r>
      <w:permStart w:id="357116303" w:edGrp="everyone"/>
      <w:sdt>
        <w:sdtPr>
          <w:rPr>
            <w:rStyle w:val="aff9"/>
          </w:rPr>
          <w:alias w:val="Рассматриваемый период договоров"/>
          <w:tag w:val="Рассматриваемый период договоров"/>
          <w:id w:val="1160514008"/>
          <w:placeholder>
            <w:docPart w:val="8AEC48226CE34BA299507A7993635807"/>
          </w:placeholder>
          <w15:color w:val="FFFF00"/>
        </w:sdtPr>
        <w:sdtEndPr>
          <w:rPr>
            <w:rStyle w:val="aff9"/>
          </w:rPr>
        </w:sdtEndPr>
        <w:sdtContent>
          <w:r w:rsidR="00F9296B">
            <w:rPr>
              <w:rStyle w:val="aff9"/>
            </w:rPr>
            <w:t>36</w:t>
          </w:r>
        </w:sdtContent>
      </w:sdt>
      <w:permEnd w:id="357116303"/>
      <w:r w:rsidR="004569F3">
        <w:t xml:space="preserve"> месяц</w:t>
      </w:r>
      <w:r w:rsidR="00EB133F">
        <w:t>ев</w:t>
      </w:r>
      <w:r w:rsidR="004569F3">
        <w:t xml:space="preserve"> </w:t>
      </w:r>
      <w:r w:rsidR="001F6AD1" w:rsidRPr="001F6AD1">
        <w:t>до дня размещения закупки</w:t>
      </w:r>
      <w:r w:rsidR="0006010B">
        <w:t>;</w:t>
      </w:r>
    </w:p>
    <w:p w14:paraId="12B33C9B" w14:textId="315B8BE2" w:rsidR="00C07F23" w:rsidRDefault="004A0978" w:rsidP="000758E4">
      <w:pPr>
        <w:pStyle w:val="a0"/>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в закупке </w:t>
      </w:r>
      <w:r w:rsidR="00F467EE">
        <w:t xml:space="preserve">и </w:t>
      </w:r>
      <w:r w:rsidR="001C2ACB">
        <w:t>являются аналогичными предмету закупки</w:t>
      </w:r>
      <w:r w:rsidR="00CF0DFD">
        <w:t>, а именно</w:t>
      </w:r>
      <w:r w:rsidR="00F467EE">
        <w:t>:</w:t>
      </w:r>
      <w:r w:rsidR="000758E4">
        <w:t xml:space="preserve"> </w:t>
      </w:r>
      <w:permStart w:id="1155813716" w:edGrp="everyone"/>
      <w:sdt>
        <w:sdtPr>
          <w:rPr>
            <w:rStyle w:val="aff9"/>
          </w:rPr>
          <w:alias w:val="Критерии аналогичности опыта"/>
          <w:tag w:val="Критерии аналогичности опыта"/>
          <w:id w:val="-1895188726"/>
          <w:placeholder>
            <w:docPart w:val="8AEC48226CE34BA299507A7993635807"/>
          </w:placeholder>
          <w15:color w:val="FFFF00"/>
        </w:sdtPr>
        <w:sdtEndPr>
          <w:rPr>
            <w:rStyle w:val="aff9"/>
          </w:rPr>
        </w:sdtEndPr>
        <w:sdtContent>
          <w:permStart w:id="991642022" w:edGrp="everyone"/>
          <w:sdt>
            <w:sdtPr>
              <w:rPr>
                <w:rStyle w:val="aff9"/>
              </w:rPr>
              <w:alias w:val="Критерии аналогичности опыта"/>
              <w:tag w:val="Критерии аналогичности опыта"/>
              <w:id w:val="508336060"/>
              <w:placeholder>
                <w:docPart w:val="5D9A52220AD249EB85F1FE865431342A"/>
              </w:placeholder>
              <w15:color w:val="FFFF00"/>
            </w:sdtPr>
            <w:sdtEndPr>
              <w:rPr>
                <w:rStyle w:val="aff9"/>
              </w:rPr>
            </w:sdtEndPr>
            <w:sdtContent>
              <w:r w:rsidR="00F9296B" w:rsidRPr="00C36C80">
                <w:rPr>
                  <w:rStyle w:val="aff9"/>
                </w:rPr>
                <w:fldChar w:fldCharType="begin"/>
              </w:r>
              <w:r w:rsidR="00F9296B" w:rsidRPr="00C36C80">
                <w:rPr>
                  <w:rStyle w:val="aff9"/>
                </w:rPr>
                <w:instrText xml:space="preserve"> MERGEFIELD "Критерии_аналогичности_опыта" </w:instrText>
              </w:r>
              <w:r w:rsidR="00F9296B" w:rsidRPr="00C36C80">
                <w:rPr>
                  <w:rStyle w:val="aff9"/>
                </w:rPr>
                <w:fldChar w:fldCharType="separate"/>
              </w:r>
              <w:r w:rsidR="00F9296B" w:rsidRPr="00222070">
                <w:rPr>
                  <w:noProof/>
                  <w:shd w:val="clear" w:color="auto" w:fill="B2DEFF" w:themeFill="accent1" w:themeFillTint="99"/>
                </w:rPr>
                <w:t>Работы в состав которых входит ремонт или обслуживание приточно-вытяжной вентиляции  или систем кондиционировани</w:t>
              </w:r>
              <w:r w:rsidR="00F9296B" w:rsidRPr="00C36C80">
                <w:rPr>
                  <w:rStyle w:val="aff9"/>
                </w:rPr>
                <w:fldChar w:fldCharType="end"/>
              </w:r>
              <w:r w:rsidR="00F9296B">
                <w:rPr>
                  <w:rStyle w:val="aff9"/>
                </w:rPr>
                <w:t>я</w:t>
              </w:r>
            </w:sdtContent>
          </w:sdt>
          <w:permEnd w:id="991642022"/>
        </w:sdtContent>
      </w:sdt>
      <w:permEnd w:id="1155813716"/>
      <w:r w:rsidR="00C07F23">
        <w:t>.</w:t>
      </w:r>
    </w:p>
    <w:p w14:paraId="0128CE78" w14:textId="77777777" w:rsidR="00590A6F" w:rsidRDefault="00590A6F" w:rsidP="00590A6F">
      <w:pPr>
        <w:pStyle w:val="a0"/>
      </w:pPr>
      <w:r w:rsidRPr="000759B9">
        <w:t>Представленные договоры, были исполнены участником закупки в качестве</w:t>
      </w:r>
      <w:r>
        <w:t xml:space="preserve"> </w:t>
      </w:r>
      <w:r w:rsidRPr="000759B9">
        <w:rPr>
          <w:rStyle w:val="aff9"/>
          <w:noProof/>
        </w:rPr>
        <w:fldChar w:fldCharType="begin"/>
      </w:r>
      <w:r w:rsidRPr="000759B9">
        <w:rPr>
          <w:rStyle w:val="aff9"/>
          <w:noProof/>
        </w:rPr>
        <w:instrText xml:space="preserve"> MERGEFIELD ДоговорыСубподряда </w:instrText>
      </w:r>
      <w:r w:rsidRPr="000759B9">
        <w:rPr>
          <w:rStyle w:val="aff9"/>
          <w:noProof/>
        </w:rPr>
        <w:fldChar w:fldCharType="separate"/>
      </w:r>
      <w:r w:rsidR="00402B62">
        <w:rPr>
          <w:rStyle w:val="aff9"/>
          <w:noProof/>
        </w:rPr>
        <w:t>«ДоговорыСубподряда»</w:t>
      </w:r>
      <w:r w:rsidRPr="000759B9">
        <w:rPr>
          <w:rStyle w:val="aff9"/>
          <w:noProof/>
        </w:rPr>
        <w:fldChar w:fldCharType="end"/>
      </w:r>
      <w:r>
        <w:t>.</w:t>
      </w:r>
    </w:p>
    <w:p w14:paraId="15858200" w14:textId="77777777"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14:paraId="3DD8FA84" w14:textId="77777777"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14:paraId="480F67FE" w14:textId="77777777"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83B6A46E88684758BDD3B175AF4AC8F4"/>
        </w:placeholder>
        <w15:color w:val="00CCFF"/>
        <w:docPartList>
          <w:docPartGallery w:val="Quick Parts"/>
          <w:docPartCategory w:val="Документация о закупке: сравнение цен"/>
        </w:docPartList>
      </w:sdtPr>
      <w:sdtEndPr/>
      <w:sdtContent>
        <w:p w14:paraId="121548C1" w14:textId="77777777" w:rsidR="00A441DD" w:rsidRDefault="00A441DD" w:rsidP="006909D6">
          <w:pPr>
            <w:pStyle w:val="111"/>
          </w:pPr>
          <w:r>
            <w:t>Ценовые предложения сравниваются без учета НДС.</w:t>
          </w:r>
        </w:p>
        <w:p w14:paraId="5594C08B" w14:textId="77777777" w:rsidR="00173337" w:rsidRPr="00350494" w:rsidRDefault="00A441DD" w:rsidP="00867EE3">
          <w:pPr>
            <w:pStyle w:val="111"/>
          </w:pPr>
          <w: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sdt>
      <w:sdtPr>
        <w:alias w:val="Приоритет РФ"/>
        <w:tag w:val="Приоритет РФ"/>
        <w:id w:val="-2081127672"/>
        <w:lock w:val="sdtLocked"/>
        <w:placeholder>
          <w:docPart w:val="83B6A46E88684758BDD3B175AF4AC8F4"/>
        </w:placeholder>
        <w15:color w:val="00CCFF"/>
        <w:docPartList>
          <w:docPartGallery w:val="Quick Parts"/>
          <w:docPartCategory w:val="Документация о закупке: приоритет РФ"/>
        </w:docPartList>
      </w:sdtPr>
      <w:sdtEndPr/>
      <w:sdtContent>
        <w:p w14:paraId="46AB89AF" w14:textId="77777777" w:rsidR="00A441DD" w:rsidRPr="00173337" w:rsidRDefault="00A441DD" w:rsidP="006909D6">
          <w:pPr>
            <w:pStyle w:val="111"/>
          </w:pPr>
          <w:r w:rsidRPr="00173337">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14:paraId="3DCDDBB6" w14:textId="77777777" w:rsidR="00173337" w:rsidRPr="00173337" w:rsidRDefault="00A441DD" w:rsidP="00173337">
          <w:pPr>
            <w:pStyle w:val="111"/>
          </w:pPr>
          <w:r w:rsidRPr="00173337">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w:t>
          </w:r>
          <w:r w:rsidRPr="00173337">
            <w:lastRenderedPageBreak/>
            <w:t>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14:paraId="1D72A67E" w14:textId="77777777" w:rsidR="00173337" w:rsidRPr="00173337" w:rsidRDefault="00173337" w:rsidP="00173337">
      <w:pPr>
        <w:pStyle w:val="111"/>
      </w:pPr>
      <w:r w:rsidRPr="00173337">
        <w:t>Участник закупки относится к российским или иностранным лицам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5269ED4A" w14:textId="77777777" w:rsidR="00173337" w:rsidRPr="00173337" w:rsidRDefault="00173337" w:rsidP="00173337">
      <w:pPr>
        <w:pStyle w:val="111"/>
      </w:pPr>
      <w:r w:rsidRPr="00173337">
        <w:t>Страна происхождения поставляемой продукции</w:t>
      </w:r>
      <w:r w:rsidR="002B3FFA">
        <w:t xml:space="preserve"> определяется</w:t>
      </w:r>
      <w:r w:rsidRPr="00173337">
        <w:t xml:space="preserve"> на основании сведений, содержащихся в заявке на участие в закупке, представленной участником закупки, с которым заключается договор.</w:t>
      </w:r>
    </w:p>
    <w:p w14:paraId="44C10E98" w14:textId="77777777" w:rsidR="00173337" w:rsidRPr="00173337" w:rsidRDefault="00173337" w:rsidP="00173337">
      <w:pPr>
        <w:pStyle w:val="111"/>
      </w:pPr>
      <w:r w:rsidRPr="00173337">
        <w:t>Приоритет</w:t>
      </w:r>
      <w:r w:rsidR="00421276">
        <w:t xml:space="preserve"> продукции российского происхождения</w:t>
      </w:r>
      <w:r w:rsidRPr="00173337">
        <w:t xml:space="preserve"> не предоставляется, если:</w:t>
      </w:r>
    </w:p>
    <w:p w14:paraId="3D59A779" w14:textId="77777777" w:rsidR="00173337" w:rsidRPr="00173337" w:rsidRDefault="00173337" w:rsidP="002D3C4F">
      <w:pPr>
        <w:pStyle w:val="a0"/>
      </w:pPr>
      <w:r w:rsidRPr="00173337">
        <w:t>Закупка признана несостоявшейся и договор заключается с единственным участником закупки;</w:t>
      </w:r>
    </w:p>
    <w:p w14:paraId="337AA706" w14:textId="77777777" w:rsidR="00173337" w:rsidRPr="00173337" w:rsidRDefault="00173337" w:rsidP="002D3C4F">
      <w:pPr>
        <w:pStyle w:val="a0"/>
      </w:pPr>
      <w:r w:rsidRPr="00173337">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14:paraId="03665166" w14:textId="77777777" w:rsidR="00173337" w:rsidRPr="00173337" w:rsidRDefault="00173337" w:rsidP="002D3C4F">
      <w:pPr>
        <w:pStyle w:val="a0"/>
      </w:pPr>
      <w:r w:rsidRPr="00173337">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14:paraId="074D5CB9" w14:textId="77777777" w:rsidR="00173337" w:rsidRPr="00173337" w:rsidRDefault="00173337" w:rsidP="002D3C4F">
      <w:pPr>
        <w:pStyle w:val="a0"/>
      </w:pPr>
      <w:r w:rsidRPr="00173337">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14:paraId="3DEACE31" w14:textId="77777777" w:rsidR="00A35505" w:rsidRPr="0060461C" w:rsidRDefault="00173337" w:rsidP="002D3C4F">
      <w:pPr>
        <w:pStyle w:val="a0"/>
      </w:pPr>
      <w:r w:rsidRPr="00173337">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НМЦД,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w:t>
      </w:r>
      <w:r w:rsidR="00A35505">
        <w:t>.</w:t>
      </w:r>
    </w:p>
    <w:p w14:paraId="73F51559" w14:textId="77777777" w:rsidR="00CF04BF" w:rsidRDefault="00394E9E" w:rsidP="00CF04BF">
      <w:pPr>
        <w:pStyle w:val="113"/>
      </w:pPr>
      <w:r>
        <w:lastRenderedPageBreak/>
        <w:t>Сопоставление и оценка заявок на участие в закупке</w:t>
      </w:r>
    </w:p>
    <w:sdt>
      <w:sdtPr>
        <w:rPr>
          <w:sz w:val="16"/>
        </w:rPr>
        <w:alias w:val="Способ сопоставления заявок"/>
        <w:tag w:val="Способ сопоставления заявок"/>
        <w:id w:val="1548023644"/>
        <w:lock w:val="sdtLocked"/>
        <w:placeholder>
          <w:docPart w:val="F1EDEE8141F942D78B9444EB75B52BC0"/>
        </w:placeholder>
        <w15:color w:val="00CCFF"/>
        <w:docPartList>
          <w:docPartGallery w:val="Quick Parts"/>
          <w:docPartCategory w:val="Документация о закупке: способы сопоставления заявок"/>
        </w:docPartList>
      </w:sdtPr>
      <w:sdtEndPr/>
      <w:sdtContent>
        <w:p w14:paraId="1C40F896" w14:textId="77777777" w:rsidR="00A441DD" w:rsidRDefault="00A441DD"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14:paraId="038D52B6" w14:textId="77777777" w:rsidR="00A441DD" w:rsidRDefault="00A441DD"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(скоринг).</w:t>
          </w:r>
        </w:p>
        <w:p w14:paraId="5FAAB6C7" w14:textId="77777777" w:rsidR="00A441DD" w:rsidRDefault="00A441DD" w:rsidP="000110FD">
          <w:pPr>
            <w:pStyle w:val="111"/>
          </w:pPr>
          <w:r>
            <w:t>Заявка на участие в закупке, имеющая наибольший общий рейтинг, представляет собой лучшие условия исполнения договора.</w:t>
          </w:r>
        </w:p>
        <w:sdt>
          <w:sdtPr>
            <w:rPr>
              <w:sz w:val="16"/>
            </w:rPr>
            <w:alias w:val="Способ оценки"/>
            <w:tag w:val="Способ оценки"/>
            <w:id w:val="-242179920"/>
            <w:lock w:val="sdtLocked"/>
            <w:placeholder>
              <w:docPart w:val="83B6A46E88684758BDD3B175AF4AC8F4"/>
            </w:placeholder>
            <w15:color w:val="00CCFF"/>
            <w:docPartList>
              <w:docPartGallery w:val="Quick Parts"/>
              <w:docPartCategory w:val="Документация о закупке: способы оценки"/>
            </w:docPartList>
          </w:sdtPr>
          <w:sdtEndPr/>
          <w:sdtContent>
            <w:p w14:paraId="3332E602" w14:textId="77777777" w:rsidR="00CF04BF" w:rsidRPr="008C652A" w:rsidRDefault="00A441DD" w:rsidP="008C652A">
              <w:pPr>
                <w:pStyle w:val="111"/>
                <w:rPr>
                  <w:sz w:val="16"/>
                </w:rPr>
              </w:pPr>
              <w:r>
                <w:t>Заявки на участие в закупке оцениваются относительно критериев, указанных в таблице критериев оценки</w:t>
              </w:r>
              <w:r w:rsidR="008C652A">
                <w:t xml:space="preserve"> (приложение к документации о закупке)</w:t>
              </w:r>
              <w:r>
                <w:t>.</w:t>
              </w:r>
            </w:p>
          </w:sdtContent>
        </w:sdt>
      </w:sdtContent>
    </w:sdt>
    <w:p w14:paraId="42AE9BEA" w14:textId="77777777" w:rsidR="0023140C" w:rsidRDefault="0023140C" w:rsidP="0023140C">
      <w:pPr>
        <w:pStyle w:val="110"/>
        <w:numPr>
          <w:ilvl w:val="1"/>
          <w:numId w:val="1"/>
        </w:numPr>
      </w:pPr>
      <w:r>
        <w:t>Переторжка</w:t>
      </w:r>
    </w:p>
    <w:sdt>
      <w:sdtPr>
        <w:alias w:val="Переторжка"/>
        <w:tag w:val="Переторжка"/>
        <w:id w:val="943419063"/>
        <w:lock w:val="sdtLocked"/>
        <w:placeholder>
          <w:docPart w:val="A235B7D7394F47FD895120D9B3D928D2"/>
        </w:placeholder>
        <w15:color w:val="00CCFF"/>
        <w:docPartList>
          <w:docPartGallery w:val="Quick Parts"/>
          <w:docPartCategory w:val="Документация о закупке: переторжка"/>
        </w:docPartList>
      </w:sdtPr>
      <w:sdtEndPr/>
      <w:sdtContent>
        <w:p w14:paraId="3FA03AE5" w14:textId="77777777" w:rsidR="00A441DD" w:rsidRDefault="00A441DD" w:rsidP="006909D6">
          <w:pPr>
            <w:pStyle w:val="111"/>
          </w:pPr>
          <w:r>
            <w:t xml:space="preserve">Участники закупки, заявки которых не отклонены, вправе подавать дополнительное ценовое предложение. </w:t>
          </w:r>
        </w:p>
        <w:p w14:paraId="010049B3" w14:textId="77777777" w:rsidR="00A441DD" w:rsidRDefault="00A441DD" w:rsidP="006909D6">
          <w:pPr>
            <w:pStyle w:val="111"/>
          </w:pPr>
          <w:r>
            <w:t xml:space="preserve">Участник закупки может подать только одно дополнительное ценовое предложение. </w:t>
          </w:r>
        </w:p>
        <w:p w14:paraId="0317F7BA" w14:textId="77777777" w:rsidR="00A441DD" w:rsidRDefault="00A441DD" w:rsidP="006909D6">
          <w:pPr>
            <w:pStyle w:val="111"/>
          </w:pPr>
          <w:r>
            <w:t xml:space="preserve">Продолжительность приема дополнительных ценовых предложений составляет три часа. </w:t>
          </w:r>
        </w:p>
        <w:p w14:paraId="498747AE" w14:textId="77777777" w:rsidR="00A441DD" w:rsidRDefault="00A441DD" w:rsidP="006909D6">
          <w:pPr>
            <w:pStyle w:val="111"/>
          </w:pPr>
          <w:r>
            <w:t xml:space="preserve">Время начала переторжки устанавливается ЭТП. </w:t>
          </w:r>
        </w:p>
        <w:p w14:paraId="65D5AA85" w14:textId="77777777" w:rsidR="00A441DD" w:rsidRDefault="00A441DD" w:rsidP="006909D6">
          <w:pPr>
            <w:pStyle w:val="111"/>
          </w:pPr>
          <w:r>
            <w:t>В случае, если участником закупки не подано дополнительное ценовое предложений, предложение о цене договора, поданное этим участником в составе заявки на участие в закупке, признается окончательным.</w:t>
          </w:r>
        </w:p>
        <w:p w14:paraId="50FBACC6" w14:textId="77777777" w:rsidR="0023140C" w:rsidRDefault="00A441DD" w:rsidP="0023140C">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sdtContent>
    </w:sdt>
    <w:p w14:paraId="621FF674" w14:textId="77777777" w:rsidR="001204D8" w:rsidRPr="002011D4" w:rsidRDefault="001204D8" w:rsidP="00055118">
      <w:pPr>
        <w:pStyle w:val="113"/>
      </w:pPr>
      <w:r w:rsidRPr="002011D4">
        <w:t>Ранжирование заявок</w:t>
      </w:r>
      <w:r w:rsidR="00690492" w:rsidRPr="002011D4">
        <w:t>, подведение итогов</w:t>
      </w:r>
    </w:p>
    <w:p w14:paraId="7F3EA7C3" w14:textId="77777777"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rsidR="00257785">
        <w:t>, запроса котировок</w:t>
      </w:r>
      <w:r w:rsidR="00CE389C">
        <w:t>)</w:t>
      </w:r>
      <w:r>
        <w:t>.</w:t>
      </w:r>
    </w:p>
    <w:p w14:paraId="21B6EC10" w14:textId="77777777"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rsidR="00257785">
        <w:t>, запроса котировок</w:t>
      </w:r>
      <w:r w:rsidR="00CE389C">
        <w:t>)</w:t>
      </w:r>
      <w:r>
        <w:t>.</w:t>
      </w:r>
    </w:p>
    <w:sdt>
      <w:sdtPr>
        <w:alias w:val="Разрешение коллизии равного рейтинга"/>
        <w:tag w:val="Жребий"/>
        <w:id w:val="-830516596"/>
        <w:lock w:val="sdtLocked"/>
        <w:placeholder>
          <w:docPart w:val="83B6A46E88684758BDD3B175AF4AC8F4"/>
        </w:placeholder>
        <w15:color w:val="00CCFF"/>
        <w:docPartList>
          <w:docPartGallery w:val="Quick Parts"/>
          <w:docPartCategory w:val="Документация о закупке: разрешение коллизии равного рейтинга"/>
        </w:docPartList>
      </w:sdtPr>
      <w:sdtEndPr/>
      <w:sdtContent>
        <w:p w14:paraId="018ADDFC" w14:textId="77777777" w:rsidR="000943A0" w:rsidRDefault="00A441DD"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14:paraId="4772BA8D" w14:textId="77777777" w:rsidR="00AC36BB" w:rsidRPr="000C178B" w:rsidRDefault="00AC36BB" w:rsidP="00AC36BB">
          <w:pPr>
            <w:pStyle w:val="111"/>
          </w:pPr>
          <w:r w:rsidRPr="000C178B">
            <w:t>Конкурентная закупка признается несостоявшейся в целом или в части лота закупки, если выполняется какое-либо из нижеперечисленных условий:</w:t>
          </w:r>
        </w:p>
        <w:p w14:paraId="176BA14C" w14:textId="77777777" w:rsidR="00AC36BB" w:rsidRPr="000C178B" w:rsidRDefault="00ED12F5" w:rsidP="005E49BE">
          <w:pPr>
            <w:pStyle w:val="a0"/>
          </w:pPr>
          <w:r>
            <w:t>Не подано ни одной заявки или подана одна заявка</w:t>
          </w:r>
          <w:r w:rsidR="005E49BE">
            <w:t>;</w:t>
          </w:r>
        </w:p>
        <w:p w14:paraId="17179909" w14:textId="77777777" w:rsidR="00AC36BB" w:rsidRDefault="00ED12F5" w:rsidP="005E49BE">
          <w:pPr>
            <w:pStyle w:val="a0"/>
          </w:pPr>
          <w:r>
            <w:t>Все заявки не допущены или допущена одна заявка</w:t>
          </w:r>
          <w:r w:rsidR="005E49BE">
            <w:t>;</w:t>
          </w:r>
        </w:p>
        <w:p w14:paraId="7F569920" w14:textId="77777777" w:rsidR="00DE7FD9" w:rsidRPr="005E49BE" w:rsidRDefault="00ED12F5" w:rsidP="005E49BE">
          <w:pPr>
            <w:pStyle w:val="a0"/>
          </w:pPr>
          <w:r>
            <w:t>П</w:t>
          </w:r>
          <w:r w:rsidR="00AC36BB" w:rsidRPr="000C178B">
            <w:t>обедитель уклонился от заключения договора.</w:t>
          </w:r>
        </w:p>
      </w:sdtContent>
    </w:sdt>
    <w:p w14:paraId="383D5CEF" w14:textId="77777777" w:rsidR="00B17350" w:rsidRDefault="00B17350" w:rsidP="00863567">
      <w:pPr>
        <w:pStyle w:val="113"/>
      </w:pPr>
      <w:r>
        <w:t>Заключение договора</w:t>
      </w:r>
    </w:p>
    <w:p w14:paraId="2522FD7D" w14:textId="77777777" w:rsidR="00CA3283" w:rsidRDefault="00CA3283" w:rsidP="00890A01">
      <w:pPr>
        <w:pStyle w:val="111"/>
      </w:pPr>
      <w:r>
        <w:lastRenderedPageBreak/>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14:paraId="4A6374E2" w14:textId="77777777"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14:paraId="6487DF16" w14:textId="77777777" w:rsidR="00782138" w:rsidRDefault="00782138" w:rsidP="00782138">
      <w:pPr>
        <w:pStyle w:val="111"/>
      </w:pPr>
      <w:r w:rsidRPr="00782138">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14:paraId="4B8638CA" w14:textId="77777777" w:rsidR="009C591C" w:rsidRDefault="00BA23A0" w:rsidP="009C591C">
      <w:pPr>
        <w:pStyle w:val="111"/>
      </w:pPr>
      <w: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14:paraId="773D8980" w14:textId="77777777" w:rsidR="003438C4" w:rsidRDefault="003438C4" w:rsidP="00890A01">
      <w:pPr>
        <w:pStyle w:val="111"/>
      </w:pPr>
      <w:r>
        <w:t>При заключении договора его цена не может превышать НМЦД.</w:t>
      </w:r>
    </w:p>
    <w:p w14:paraId="0ED0F7D4" w14:textId="77777777" w:rsidR="00743B9E" w:rsidRDefault="00D4384F" w:rsidP="00890A01">
      <w:pPr>
        <w:pStyle w:val="111"/>
      </w:pPr>
      <w:r>
        <w:t>Проект</w:t>
      </w:r>
      <w:r w:rsidR="00743B9E">
        <w:t xml:space="preserve"> договора обязател</w:t>
      </w:r>
      <w:r w:rsidR="00F20B6A">
        <w:t>ен</w:t>
      </w:r>
      <w:r w:rsidR="00743B9E">
        <w:t xml:space="preserve"> </w:t>
      </w:r>
      <w:proofErr w:type="gramStart"/>
      <w:r w:rsidR="00743B9E">
        <w:t>как по существу</w:t>
      </w:r>
      <w:proofErr w:type="gramEnd"/>
      <w:r w:rsidR="00743B9E">
        <w:t xml:space="preserve">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83B6A46E88684758BDD3B175AF4AC8F4"/>
        </w:placeholder>
        <w15:color w:val="00CCFF"/>
        <w:docPartList>
          <w:docPartGallery w:val="Quick Parts"/>
          <w:docPartCategory w:val="Документация о закупке: договоры"/>
        </w:docPartList>
      </w:sdtPr>
      <w:sdtEndPr/>
      <w:sdtContent>
        <w:p w14:paraId="01C02B1B" w14:textId="77777777" w:rsidR="00782138" w:rsidRDefault="00A441DD" w:rsidP="00F21E0E">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 и подписанный усиленной электронной подписью указанного лица.</w:t>
          </w:r>
        </w:p>
        <w:p w14:paraId="444248EE" w14:textId="77777777" w:rsidR="00173337" w:rsidRDefault="00782138" w:rsidP="00782138">
          <w:pPr>
            <w:pStyle w:val="111"/>
          </w:pPr>
          <w:r w:rsidRPr="00782138">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директоров и т.п.), договор с Победителем заключается только после такого согласования (одобрения, утверждения), а указанный в п. </w:t>
          </w:r>
          <w:r w:rsidRPr="00782138">
            <w:rPr>
              <w:b/>
            </w:rPr>
            <w:t>7.12.7</w:t>
          </w:r>
          <w:r w:rsidRPr="00782138">
            <w:t xml:space="preserve"> срок отсчитывается после получения такого согласования (одобрения, утверждения).</w:t>
          </w:r>
        </w:p>
      </w:sdtContent>
    </w:sdt>
    <w:p w14:paraId="3DF4AD0D" w14:textId="77777777" w:rsidR="00B02832" w:rsidRDefault="00B02832" w:rsidP="00B02832">
      <w:pPr>
        <w:pStyle w:val="111"/>
      </w:pPr>
      <w:r w:rsidRPr="00B02832">
        <w:t>На момент заключения договора участник закупки должен обладать достаточными кадровыми и материальными ресурсами в рамках требований документации о закупке и законодательства.</w:t>
      </w:r>
    </w:p>
    <w:p w14:paraId="6E9FAD5A" w14:textId="77777777" w:rsidR="003166F5" w:rsidRDefault="007D3ED1" w:rsidP="00F83D4A">
      <w:pPr>
        <w:pStyle w:val="111"/>
        <w:sectPr w:rsidR="003166F5" w:rsidSect="006D6DA8">
          <w:pgSz w:w="11906" w:h="16838"/>
          <w:pgMar w:top="851" w:right="1701" w:bottom="1418" w:left="1701" w:header="709" w:footer="709" w:gutter="0"/>
          <w:cols w:space="708"/>
          <w:docGrid w:linePitch="360"/>
        </w:sectPr>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tbl>
      <w:tblPr>
        <w:tblStyle w:val="aff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70"/>
      </w:tblGrid>
      <w:tr w:rsidR="003166F5" w14:paraId="3173DFB7" w14:textId="77777777" w:rsidTr="001C0A50">
        <w:tc>
          <w:tcPr>
            <w:tcW w:w="14270" w:type="dxa"/>
            <w:vAlign w:val="bottom"/>
          </w:tcPr>
          <w:p w14:paraId="7ECA4988" w14:textId="77777777" w:rsidR="003166F5" w:rsidRDefault="003166F5" w:rsidP="001C0A50">
            <w:pPr>
              <w:pStyle w:val="111"/>
              <w:numPr>
                <w:ilvl w:val="0"/>
                <w:numId w:val="0"/>
              </w:numPr>
              <w:jc w:val="right"/>
            </w:pPr>
            <w:bookmarkStart w:id="23" w:name="_Hlk74636283"/>
            <w:r>
              <w:lastRenderedPageBreak/>
              <w:t xml:space="preserve">Приложение </w:t>
            </w:r>
          </w:p>
        </w:tc>
      </w:tr>
      <w:tr w:rsidR="003166F5" w14:paraId="342E9B4A" w14:textId="77777777" w:rsidTr="001C0A50">
        <w:tc>
          <w:tcPr>
            <w:tcW w:w="14270" w:type="dxa"/>
            <w:vAlign w:val="bottom"/>
          </w:tcPr>
          <w:p w14:paraId="455A4C51" w14:textId="77777777" w:rsidR="003166F5" w:rsidRPr="00D10358" w:rsidRDefault="003166F5" w:rsidP="001C0A50">
            <w:pPr>
              <w:pStyle w:val="1"/>
              <w:jc w:val="left"/>
            </w:pPr>
            <w:bookmarkStart w:id="24" w:name="_Toc74635815"/>
            <w:bookmarkStart w:id="25" w:name="_Toc143602467"/>
            <w:r>
              <w:t>Критерии оценки заявок</w:t>
            </w:r>
            <w:bookmarkEnd w:id="24"/>
            <w:bookmarkEnd w:id="25"/>
          </w:p>
        </w:tc>
      </w:tr>
    </w:tbl>
    <w:p w14:paraId="7B0833E1" w14:textId="77777777" w:rsidR="003166F5" w:rsidRDefault="003166F5" w:rsidP="003166F5">
      <w:pPr>
        <w:pStyle w:val="111"/>
        <w:numPr>
          <w:ilvl w:val="0"/>
          <w:numId w:val="0"/>
        </w:numPr>
        <w:rPr>
          <w:lang w:val="en-US"/>
        </w:rPr>
      </w:pPr>
    </w:p>
    <w:tbl>
      <w:tblPr>
        <w:tblStyle w:val="affff9"/>
        <w:tblW w:w="15620" w:type="dxa"/>
        <w:tblInd w:w="-1001" w:type="dxa"/>
        <w:tblLayout w:type="fixed"/>
        <w:tblLook w:val="04A0" w:firstRow="1" w:lastRow="0" w:firstColumn="1" w:lastColumn="0" w:noHBand="0" w:noVBand="1"/>
      </w:tblPr>
      <w:tblGrid>
        <w:gridCol w:w="426"/>
        <w:gridCol w:w="1871"/>
        <w:gridCol w:w="4538"/>
        <w:gridCol w:w="2125"/>
        <w:gridCol w:w="1842"/>
        <w:gridCol w:w="3968"/>
        <w:gridCol w:w="850"/>
      </w:tblGrid>
      <w:tr w:rsidR="001F6AD1" w:rsidRPr="001F6AD1" w14:paraId="48FCFBA9" w14:textId="77777777" w:rsidTr="001F6AD1">
        <w:tc>
          <w:tcPr>
            <w:tcW w:w="426" w:type="dxa"/>
            <w:vAlign w:val="center"/>
          </w:tcPr>
          <w:p w14:paraId="04BB4251" w14:textId="77777777" w:rsidR="001F6AD1" w:rsidRPr="001F6AD1" w:rsidRDefault="001F6AD1" w:rsidP="00286809">
            <w:pPr>
              <w:pStyle w:val="111"/>
              <w:numPr>
                <w:ilvl w:val="0"/>
                <w:numId w:val="0"/>
              </w:numPr>
              <w:jc w:val="center"/>
              <w:rPr>
                <w:sz w:val="16"/>
                <w:szCs w:val="16"/>
              </w:rPr>
            </w:pPr>
            <w:r w:rsidRPr="001F6AD1">
              <w:rPr>
                <w:sz w:val="16"/>
                <w:szCs w:val="16"/>
              </w:rPr>
              <w:t>№</w:t>
            </w:r>
          </w:p>
        </w:tc>
        <w:tc>
          <w:tcPr>
            <w:tcW w:w="1871" w:type="dxa"/>
            <w:vAlign w:val="center"/>
          </w:tcPr>
          <w:p w14:paraId="1EEBCF68" w14:textId="77777777" w:rsidR="001F6AD1" w:rsidRPr="001F6AD1" w:rsidRDefault="001F6AD1" w:rsidP="00286809">
            <w:pPr>
              <w:pStyle w:val="111"/>
              <w:numPr>
                <w:ilvl w:val="0"/>
                <w:numId w:val="0"/>
              </w:numPr>
              <w:jc w:val="center"/>
              <w:rPr>
                <w:sz w:val="16"/>
                <w:szCs w:val="16"/>
              </w:rPr>
            </w:pPr>
            <w:r w:rsidRPr="001F6AD1">
              <w:rPr>
                <w:sz w:val="16"/>
                <w:szCs w:val="16"/>
              </w:rPr>
              <w:t>Критерии</w:t>
            </w:r>
          </w:p>
        </w:tc>
        <w:tc>
          <w:tcPr>
            <w:tcW w:w="4538" w:type="dxa"/>
            <w:vAlign w:val="center"/>
          </w:tcPr>
          <w:p w14:paraId="5780822D" w14:textId="77777777" w:rsidR="001F6AD1" w:rsidRPr="001F6AD1" w:rsidRDefault="001F6AD1" w:rsidP="00286809">
            <w:pPr>
              <w:pStyle w:val="111"/>
              <w:numPr>
                <w:ilvl w:val="0"/>
                <w:numId w:val="0"/>
              </w:numPr>
              <w:jc w:val="center"/>
              <w:rPr>
                <w:sz w:val="16"/>
                <w:szCs w:val="16"/>
              </w:rPr>
            </w:pPr>
            <w:r w:rsidRPr="001F6AD1">
              <w:rPr>
                <w:sz w:val="16"/>
                <w:szCs w:val="16"/>
              </w:rPr>
              <w:t>Предмет оценки</w:t>
            </w:r>
          </w:p>
        </w:tc>
        <w:tc>
          <w:tcPr>
            <w:tcW w:w="2125" w:type="dxa"/>
            <w:vAlign w:val="center"/>
          </w:tcPr>
          <w:p w14:paraId="780ED76E" w14:textId="77777777" w:rsidR="001F6AD1" w:rsidRPr="001F6AD1" w:rsidRDefault="001F6AD1" w:rsidP="00286809">
            <w:pPr>
              <w:pStyle w:val="111"/>
              <w:numPr>
                <w:ilvl w:val="0"/>
                <w:numId w:val="0"/>
              </w:numPr>
              <w:jc w:val="center"/>
              <w:rPr>
                <w:sz w:val="16"/>
                <w:szCs w:val="16"/>
              </w:rPr>
            </w:pPr>
            <w:r w:rsidRPr="001F6AD1">
              <w:rPr>
                <w:sz w:val="16"/>
                <w:szCs w:val="16"/>
              </w:rPr>
              <w:t>Предельный показатель</w:t>
            </w:r>
          </w:p>
        </w:tc>
        <w:tc>
          <w:tcPr>
            <w:tcW w:w="1842" w:type="dxa"/>
            <w:vAlign w:val="center"/>
          </w:tcPr>
          <w:p w14:paraId="6C6B840E" w14:textId="77777777" w:rsidR="001F6AD1" w:rsidRPr="001F6AD1" w:rsidRDefault="001F6AD1" w:rsidP="00286809">
            <w:pPr>
              <w:pStyle w:val="111"/>
              <w:numPr>
                <w:ilvl w:val="0"/>
                <w:numId w:val="0"/>
              </w:numPr>
              <w:jc w:val="center"/>
              <w:rPr>
                <w:sz w:val="16"/>
                <w:szCs w:val="16"/>
              </w:rPr>
            </w:pPr>
            <w:r w:rsidRPr="001F6AD1">
              <w:rPr>
                <w:sz w:val="16"/>
                <w:szCs w:val="16"/>
              </w:rPr>
              <w:t>Предпочтительный показатель</w:t>
            </w:r>
          </w:p>
        </w:tc>
        <w:tc>
          <w:tcPr>
            <w:tcW w:w="3968" w:type="dxa"/>
            <w:vAlign w:val="center"/>
          </w:tcPr>
          <w:p w14:paraId="73B5F8E8" w14:textId="77777777" w:rsidR="001F6AD1" w:rsidRPr="001F6AD1" w:rsidRDefault="001F6AD1" w:rsidP="00286809">
            <w:pPr>
              <w:pStyle w:val="111"/>
              <w:numPr>
                <w:ilvl w:val="0"/>
                <w:numId w:val="0"/>
              </w:numPr>
              <w:jc w:val="center"/>
              <w:rPr>
                <w:sz w:val="16"/>
                <w:szCs w:val="16"/>
              </w:rPr>
            </w:pPr>
            <w:r w:rsidRPr="001F6AD1">
              <w:rPr>
                <w:sz w:val="16"/>
                <w:szCs w:val="16"/>
              </w:rPr>
              <w:t>Порядок оценки</w:t>
            </w:r>
          </w:p>
        </w:tc>
        <w:tc>
          <w:tcPr>
            <w:tcW w:w="850" w:type="dxa"/>
            <w:vAlign w:val="center"/>
          </w:tcPr>
          <w:p w14:paraId="271AC4CF" w14:textId="77777777" w:rsidR="001F6AD1" w:rsidRPr="001F6AD1" w:rsidRDefault="001F6AD1" w:rsidP="00286809">
            <w:pPr>
              <w:pStyle w:val="111"/>
              <w:numPr>
                <w:ilvl w:val="0"/>
                <w:numId w:val="0"/>
              </w:numPr>
              <w:jc w:val="center"/>
              <w:rPr>
                <w:sz w:val="16"/>
                <w:szCs w:val="16"/>
              </w:rPr>
            </w:pPr>
            <w:r w:rsidRPr="001F6AD1">
              <w:rPr>
                <w:sz w:val="16"/>
                <w:szCs w:val="16"/>
              </w:rPr>
              <w:t>Вес критерия</w:t>
            </w:r>
          </w:p>
        </w:tc>
      </w:tr>
      <w:tr w:rsidR="00F9296B" w:rsidRPr="001F6AD1" w14:paraId="00861CCC" w14:textId="77777777" w:rsidTr="001F6AD1">
        <w:tc>
          <w:tcPr>
            <w:tcW w:w="426" w:type="dxa"/>
          </w:tcPr>
          <w:p w14:paraId="2C4F60A8" w14:textId="77777777" w:rsidR="00F9296B" w:rsidRPr="001F6AD1" w:rsidRDefault="00F9296B" w:rsidP="00F9296B">
            <w:pPr>
              <w:pStyle w:val="111"/>
              <w:numPr>
                <w:ilvl w:val="0"/>
                <w:numId w:val="19"/>
              </w:numPr>
              <w:ind w:left="0" w:firstLine="0"/>
              <w:rPr>
                <w:sz w:val="16"/>
                <w:szCs w:val="16"/>
              </w:rPr>
            </w:pPr>
          </w:p>
        </w:tc>
        <w:tc>
          <w:tcPr>
            <w:tcW w:w="1871" w:type="dxa"/>
          </w:tcPr>
          <w:p w14:paraId="7C3BD3D6" w14:textId="0EB04302" w:rsidR="00F9296B" w:rsidRPr="001F6AD1" w:rsidRDefault="00F9296B" w:rsidP="00F9296B">
            <w:pPr>
              <w:pStyle w:val="af4"/>
              <w:rPr>
                <w:noProof/>
                <w:sz w:val="16"/>
                <w:lang w:val="en-US"/>
              </w:rPr>
            </w:pPr>
            <w:r w:rsidRPr="001F6AD1">
              <w:rPr>
                <w:noProof/>
                <w:sz w:val="16"/>
                <w:lang w:val="en-US"/>
              </w:rPr>
              <w:fldChar w:fldCharType="begin"/>
            </w:r>
            <w:r w:rsidRPr="001F6AD1">
              <w:rPr>
                <w:noProof/>
                <w:sz w:val="16"/>
                <w:lang w:val="en-US"/>
              </w:rPr>
              <w:instrText xml:space="preserve"> MERGEFIELD "Критерий_цена_договора" </w:instrText>
            </w:r>
            <w:r w:rsidRPr="001F6AD1">
              <w:rPr>
                <w:noProof/>
                <w:sz w:val="16"/>
                <w:lang w:val="en-US"/>
              </w:rPr>
              <w:fldChar w:fldCharType="separate"/>
            </w:r>
            <w:r w:rsidRPr="00907C2B">
              <w:rPr>
                <w:noProof/>
                <w:sz w:val="16"/>
                <w:lang w:val="en-US"/>
              </w:rPr>
              <w:t>Цена договора</w:t>
            </w:r>
            <w:r w:rsidRPr="001F6AD1">
              <w:rPr>
                <w:noProof/>
                <w:sz w:val="16"/>
                <w:lang w:val="en-US"/>
              </w:rPr>
              <w:fldChar w:fldCharType="end"/>
            </w:r>
          </w:p>
        </w:tc>
        <w:tc>
          <w:tcPr>
            <w:tcW w:w="4538" w:type="dxa"/>
          </w:tcPr>
          <w:p w14:paraId="1E3AAB89" w14:textId="06D6B2F8" w:rsidR="00F9296B" w:rsidRPr="001F6AD1" w:rsidRDefault="00F9296B" w:rsidP="00F9296B">
            <w:pPr>
              <w:pStyle w:val="af4"/>
              <w:rPr>
                <w:noProof/>
                <w:sz w:val="16"/>
                <w:lang w:val="en-US"/>
              </w:rPr>
            </w:pPr>
            <w:r w:rsidRPr="001F6AD1">
              <w:rPr>
                <w:noProof/>
                <w:sz w:val="16"/>
                <w:lang w:val="en-US"/>
              </w:rPr>
              <w:fldChar w:fldCharType="begin"/>
            </w:r>
            <w:r w:rsidRPr="001F6AD1">
              <w:rPr>
                <w:noProof/>
                <w:sz w:val="16"/>
                <w:lang w:val="en-US"/>
              </w:rPr>
              <w:instrText xml:space="preserve"> MERGEFIELD "Предмет_оценки_цена_договора" </w:instrText>
            </w:r>
            <w:r w:rsidRPr="001F6AD1">
              <w:rPr>
                <w:noProof/>
                <w:sz w:val="16"/>
                <w:lang w:val="en-US"/>
              </w:rPr>
              <w:fldChar w:fldCharType="separate"/>
            </w:r>
            <w:r w:rsidRPr="00907C2B">
              <w:rPr>
                <w:noProof/>
                <w:sz w:val="16"/>
                <w:lang w:val="en-US"/>
              </w:rPr>
              <w:t>Предлагаемая цена договора</w:t>
            </w:r>
            <w:r w:rsidRPr="001F6AD1">
              <w:rPr>
                <w:noProof/>
                <w:sz w:val="16"/>
                <w:lang w:val="en-US"/>
              </w:rPr>
              <w:fldChar w:fldCharType="end"/>
            </w:r>
          </w:p>
        </w:tc>
        <w:tc>
          <w:tcPr>
            <w:tcW w:w="2125" w:type="dxa"/>
          </w:tcPr>
          <w:p w14:paraId="4BD364BC" w14:textId="0EAB3901" w:rsidR="00F9296B" w:rsidRPr="001F6AD1" w:rsidRDefault="00F9296B" w:rsidP="00F9296B">
            <w:pPr>
              <w:pStyle w:val="af4"/>
              <w:rPr>
                <w:noProof/>
                <w:sz w:val="16"/>
                <w:lang w:val="en-US"/>
              </w:rPr>
            </w:pPr>
            <w:r w:rsidRPr="001F6AD1">
              <w:rPr>
                <w:noProof/>
                <w:sz w:val="16"/>
                <w:lang w:val="en-US"/>
              </w:rPr>
              <w:fldChar w:fldCharType="begin"/>
            </w:r>
            <w:r w:rsidRPr="001F6AD1">
              <w:rPr>
                <w:noProof/>
                <w:sz w:val="16"/>
                <w:lang w:val="en-US"/>
              </w:rPr>
              <w:instrText xml:space="preserve"> MERGEFIELD "Предельный_показатель_цены" </w:instrText>
            </w:r>
            <w:r w:rsidRPr="001F6AD1">
              <w:rPr>
                <w:noProof/>
                <w:sz w:val="16"/>
                <w:lang w:val="en-US"/>
              </w:rPr>
              <w:fldChar w:fldCharType="separate"/>
            </w:r>
            <w:r w:rsidRPr="00907C2B">
              <w:rPr>
                <w:noProof/>
                <w:sz w:val="16"/>
                <w:lang w:val="en-US"/>
              </w:rPr>
              <w:t>Меньше или равная НМЦД</w:t>
            </w:r>
            <w:r w:rsidRPr="001F6AD1">
              <w:rPr>
                <w:noProof/>
                <w:sz w:val="16"/>
                <w:lang w:val="en-US"/>
              </w:rPr>
              <w:fldChar w:fldCharType="end"/>
            </w:r>
          </w:p>
        </w:tc>
        <w:tc>
          <w:tcPr>
            <w:tcW w:w="1842" w:type="dxa"/>
          </w:tcPr>
          <w:p w14:paraId="07CC6275" w14:textId="4998B68A" w:rsidR="00F9296B" w:rsidRPr="001F6AD1" w:rsidRDefault="00F9296B" w:rsidP="00F9296B">
            <w:pPr>
              <w:pStyle w:val="af4"/>
              <w:rPr>
                <w:noProof/>
                <w:sz w:val="16"/>
                <w:lang w:val="en-US"/>
              </w:rPr>
            </w:pPr>
            <w:r w:rsidRPr="001F6AD1">
              <w:rPr>
                <w:noProof/>
                <w:sz w:val="16"/>
                <w:lang w:val="en-US"/>
              </w:rPr>
              <w:fldChar w:fldCharType="begin"/>
            </w:r>
            <w:r w:rsidRPr="001F6AD1">
              <w:rPr>
                <w:noProof/>
                <w:sz w:val="16"/>
                <w:lang w:val="en-US"/>
              </w:rPr>
              <w:instrText xml:space="preserve"> MERGEFIELD "предпочтительный_показатель_цены" </w:instrText>
            </w:r>
            <w:r w:rsidRPr="001F6AD1">
              <w:rPr>
                <w:noProof/>
                <w:sz w:val="16"/>
                <w:lang w:val="en-US"/>
              </w:rPr>
              <w:fldChar w:fldCharType="separate"/>
            </w:r>
            <w:r w:rsidRPr="00907C2B">
              <w:rPr>
                <w:noProof/>
                <w:sz w:val="16"/>
                <w:lang w:val="en-US"/>
              </w:rPr>
              <w:t>Минимальное ценовое предложение</w:t>
            </w:r>
            <w:r w:rsidRPr="001F6AD1">
              <w:rPr>
                <w:noProof/>
                <w:sz w:val="16"/>
                <w:lang w:val="en-US"/>
              </w:rPr>
              <w:fldChar w:fldCharType="end"/>
            </w:r>
          </w:p>
        </w:tc>
        <w:tc>
          <w:tcPr>
            <w:tcW w:w="3968" w:type="dxa"/>
          </w:tcPr>
          <w:p w14:paraId="4113DA1D" w14:textId="77777777" w:rsidR="00F9296B" w:rsidRPr="00907C2B" w:rsidRDefault="00F9296B" w:rsidP="00F9296B">
            <w:pPr>
              <w:pStyle w:val="af4"/>
              <w:rPr>
                <w:noProof/>
                <w:sz w:val="16"/>
                <w:lang w:val="en-US"/>
              </w:rPr>
            </w:pPr>
            <w:r w:rsidRPr="001F6AD1">
              <w:rPr>
                <w:noProof/>
                <w:sz w:val="16"/>
                <w:lang w:val="en-US"/>
              </w:rPr>
              <w:fldChar w:fldCharType="begin"/>
            </w:r>
            <w:r w:rsidRPr="001F6AD1">
              <w:rPr>
                <w:noProof/>
                <w:sz w:val="16"/>
                <w:lang w:val="en-US"/>
              </w:rPr>
              <w:instrText xml:space="preserve"> MERGEFIELD "Порядок_оценки_цены" </w:instrText>
            </w:r>
            <w:r w:rsidRPr="001F6AD1">
              <w:rPr>
                <w:noProof/>
                <w:sz w:val="16"/>
                <w:lang w:val="en-US"/>
              </w:rPr>
              <w:fldChar w:fldCharType="separate"/>
            </w:r>
            <w:r w:rsidRPr="00907C2B">
              <w:rPr>
                <w:noProof/>
                <w:sz w:val="16"/>
                <w:lang w:val="en-US"/>
              </w:rPr>
              <w:t>Rc = Wc * ((Lc - Oc) / (Lc - Tc)), где</w:t>
            </w:r>
          </w:p>
          <w:p w14:paraId="31A35C49" w14:textId="77777777" w:rsidR="00F9296B" w:rsidRPr="00570A49" w:rsidRDefault="00F9296B" w:rsidP="00F9296B">
            <w:pPr>
              <w:pStyle w:val="af4"/>
              <w:rPr>
                <w:noProof/>
                <w:sz w:val="16"/>
              </w:rPr>
            </w:pPr>
            <w:r w:rsidRPr="00907C2B">
              <w:rPr>
                <w:noProof/>
                <w:sz w:val="16"/>
                <w:lang w:val="en-US"/>
              </w:rPr>
              <w:t>R</w:t>
            </w:r>
            <w:r w:rsidRPr="00570A49">
              <w:rPr>
                <w:noProof/>
                <w:sz w:val="16"/>
              </w:rPr>
              <w:t>с — рейтинг Заявки относительно Критерия оценки,</w:t>
            </w:r>
          </w:p>
          <w:p w14:paraId="63182D84" w14:textId="77777777" w:rsidR="00F9296B" w:rsidRPr="00570A49" w:rsidRDefault="00F9296B" w:rsidP="00F9296B">
            <w:pPr>
              <w:pStyle w:val="af4"/>
              <w:rPr>
                <w:noProof/>
                <w:sz w:val="16"/>
              </w:rPr>
            </w:pPr>
            <w:r w:rsidRPr="00907C2B">
              <w:rPr>
                <w:noProof/>
                <w:sz w:val="16"/>
                <w:lang w:val="en-US"/>
              </w:rPr>
              <w:t>W</w:t>
            </w:r>
            <w:r w:rsidRPr="00570A49">
              <w:rPr>
                <w:noProof/>
                <w:sz w:val="16"/>
              </w:rPr>
              <w:t>с — вес Критерия оценки,</w:t>
            </w:r>
          </w:p>
          <w:p w14:paraId="3197085B" w14:textId="77777777" w:rsidR="00F9296B" w:rsidRPr="00570A49" w:rsidRDefault="00F9296B" w:rsidP="00F9296B">
            <w:pPr>
              <w:pStyle w:val="af4"/>
              <w:rPr>
                <w:noProof/>
                <w:sz w:val="16"/>
              </w:rPr>
            </w:pPr>
            <w:r w:rsidRPr="00907C2B">
              <w:rPr>
                <w:noProof/>
                <w:sz w:val="16"/>
                <w:lang w:val="en-US"/>
              </w:rPr>
              <w:t>Lc</w:t>
            </w:r>
            <w:r w:rsidRPr="00570A49">
              <w:rPr>
                <w:noProof/>
                <w:sz w:val="16"/>
              </w:rPr>
              <w:t xml:space="preserve"> — предельное оцениваемое предложение Критерия оценки,</w:t>
            </w:r>
          </w:p>
          <w:p w14:paraId="0A285803" w14:textId="77777777" w:rsidR="00F9296B" w:rsidRPr="00570A49" w:rsidRDefault="00F9296B" w:rsidP="00F9296B">
            <w:pPr>
              <w:pStyle w:val="af4"/>
              <w:rPr>
                <w:noProof/>
                <w:sz w:val="16"/>
              </w:rPr>
            </w:pPr>
            <w:r w:rsidRPr="00907C2B">
              <w:rPr>
                <w:noProof/>
                <w:sz w:val="16"/>
                <w:lang w:val="en-US"/>
              </w:rPr>
              <w:t>O</w:t>
            </w:r>
            <w:r w:rsidRPr="00570A49">
              <w:rPr>
                <w:noProof/>
                <w:sz w:val="16"/>
              </w:rPr>
              <w:t>с — оцениваемое предложение Участника закупки,</w:t>
            </w:r>
          </w:p>
          <w:p w14:paraId="46E9D408" w14:textId="48C53378" w:rsidR="00F9296B" w:rsidRPr="001F6AD1" w:rsidRDefault="00F9296B" w:rsidP="00F9296B">
            <w:pPr>
              <w:pStyle w:val="af4"/>
              <w:rPr>
                <w:noProof/>
                <w:sz w:val="16"/>
              </w:rPr>
            </w:pPr>
            <w:r w:rsidRPr="00907C2B">
              <w:rPr>
                <w:noProof/>
                <w:sz w:val="16"/>
                <w:lang w:val="en-US"/>
              </w:rPr>
              <w:t>T</w:t>
            </w:r>
            <w:r w:rsidRPr="00570A49">
              <w:rPr>
                <w:noProof/>
                <w:sz w:val="16"/>
              </w:rPr>
              <w:t>с — предпочитаемое (целевое) предложение Критерия оценки.</w:t>
            </w:r>
            <w:r w:rsidRPr="001F6AD1">
              <w:rPr>
                <w:noProof/>
                <w:sz w:val="16"/>
                <w:lang w:val="en-US"/>
              </w:rPr>
              <w:fldChar w:fldCharType="end"/>
            </w:r>
          </w:p>
        </w:tc>
        <w:tc>
          <w:tcPr>
            <w:tcW w:w="850" w:type="dxa"/>
          </w:tcPr>
          <w:p w14:paraId="13781339" w14:textId="074131AF" w:rsidR="00F9296B" w:rsidRPr="001F6AD1" w:rsidRDefault="00F9296B" w:rsidP="00F9296B">
            <w:pPr>
              <w:pStyle w:val="af4"/>
              <w:rPr>
                <w:noProof/>
                <w:sz w:val="16"/>
                <w:lang w:val="en-US"/>
              </w:rPr>
            </w:pPr>
            <w:r>
              <w:rPr>
                <w:noProof/>
                <w:sz w:val="16"/>
              </w:rPr>
              <w:t>90</w:t>
            </w:r>
          </w:p>
        </w:tc>
      </w:tr>
      <w:tr w:rsidR="00F9296B" w:rsidRPr="001F6AD1" w14:paraId="19A82ED2" w14:textId="77777777" w:rsidTr="001F6AD1">
        <w:tc>
          <w:tcPr>
            <w:tcW w:w="426" w:type="dxa"/>
          </w:tcPr>
          <w:p w14:paraId="340B5C3B" w14:textId="77777777" w:rsidR="00F9296B" w:rsidRPr="001F6AD1" w:rsidRDefault="00F9296B" w:rsidP="00F9296B">
            <w:pPr>
              <w:pStyle w:val="111"/>
              <w:numPr>
                <w:ilvl w:val="0"/>
                <w:numId w:val="19"/>
              </w:numPr>
              <w:ind w:left="0" w:firstLine="0"/>
              <w:rPr>
                <w:sz w:val="16"/>
                <w:szCs w:val="16"/>
              </w:rPr>
            </w:pPr>
          </w:p>
        </w:tc>
        <w:tc>
          <w:tcPr>
            <w:tcW w:w="1871" w:type="dxa"/>
          </w:tcPr>
          <w:p w14:paraId="32DE1E06" w14:textId="44795207" w:rsidR="00F9296B" w:rsidRPr="001F6AD1" w:rsidRDefault="00F9296B" w:rsidP="00F9296B">
            <w:pPr>
              <w:pStyle w:val="af4"/>
              <w:rPr>
                <w:noProof/>
                <w:sz w:val="16"/>
                <w:lang w:val="en-US"/>
              </w:rPr>
            </w:pPr>
            <w:r w:rsidRPr="001F6AD1">
              <w:rPr>
                <w:noProof/>
                <w:sz w:val="16"/>
                <w:lang w:val="en-US"/>
              </w:rPr>
              <w:fldChar w:fldCharType="begin"/>
            </w:r>
            <w:r w:rsidRPr="001F6AD1">
              <w:rPr>
                <w:noProof/>
                <w:sz w:val="16"/>
                <w:lang w:val="en-US"/>
              </w:rPr>
              <w:instrText xml:space="preserve"> MERGEFIELD "Критерий_Опыт" </w:instrText>
            </w:r>
            <w:r w:rsidRPr="001F6AD1">
              <w:rPr>
                <w:noProof/>
                <w:sz w:val="16"/>
                <w:lang w:val="en-US"/>
              </w:rPr>
              <w:fldChar w:fldCharType="separate"/>
            </w:r>
            <w:r w:rsidRPr="00907C2B">
              <w:rPr>
                <w:noProof/>
                <w:sz w:val="16"/>
                <w:lang w:val="en-US"/>
              </w:rPr>
              <w:t>Опыт</w:t>
            </w:r>
            <w:r w:rsidRPr="001F6AD1">
              <w:rPr>
                <w:noProof/>
                <w:sz w:val="16"/>
                <w:lang w:val="en-US"/>
              </w:rPr>
              <w:fldChar w:fldCharType="end"/>
            </w:r>
          </w:p>
        </w:tc>
        <w:tc>
          <w:tcPr>
            <w:tcW w:w="4538" w:type="dxa"/>
          </w:tcPr>
          <w:p w14:paraId="0E32A250" w14:textId="00DB3F81" w:rsidR="00F9296B" w:rsidRPr="00F9296B" w:rsidRDefault="00F9296B" w:rsidP="00F9296B">
            <w:pPr>
              <w:pStyle w:val="af4"/>
              <w:rPr>
                <w:noProof/>
                <w:sz w:val="16"/>
              </w:rPr>
            </w:pPr>
            <w:r w:rsidRPr="001F6AD1">
              <w:rPr>
                <w:noProof/>
                <w:sz w:val="16"/>
                <w:lang w:val="en-US"/>
              </w:rPr>
              <w:fldChar w:fldCharType="begin"/>
            </w:r>
            <w:r w:rsidRPr="001F6AD1">
              <w:rPr>
                <w:noProof/>
                <w:sz w:val="16"/>
              </w:rPr>
              <w:instrText xml:space="preserve"> </w:instrText>
            </w:r>
            <w:r w:rsidRPr="001F6AD1">
              <w:rPr>
                <w:noProof/>
                <w:sz w:val="16"/>
                <w:lang w:val="en-US"/>
              </w:rPr>
              <w:instrText>MERGEFIELD</w:instrText>
            </w:r>
            <w:r w:rsidRPr="001F6AD1">
              <w:rPr>
                <w:noProof/>
                <w:sz w:val="16"/>
              </w:rPr>
              <w:instrText xml:space="preserve"> "Предмет_оценки_Опыт" </w:instrText>
            </w:r>
            <w:r w:rsidRPr="001F6AD1">
              <w:rPr>
                <w:noProof/>
                <w:sz w:val="16"/>
                <w:lang w:val="en-US"/>
              </w:rPr>
              <w:fldChar w:fldCharType="separate"/>
            </w:r>
            <w:r w:rsidRPr="00570A49">
              <w:rPr>
                <w:noProof/>
                <w:sz w:val="16"/>
              </w:rPr>
              <w:t>Количество надлежаще исполненных договоров согласно критерия аналогичности за последние 60 месяцев до дня размещения закупки</w:t>
            </w:r>
            <w:r w:rsidRPr="001F6AD1">
              <w:rPr>
                <w:noProof/>
                <w:sz w:val="16"/>
                <w:lang w:val="en-US"/>
              </w:rPr>
              <w:fldChar w:fldCharType="end"/>
            </w:r>
          </w:p>
        </w:tc>
        <w:tc>
          <w:tcPr>
            <w:tcW w:w="2125" w:type="dxa"/>
          </w:tcPr>
          <w:p w14:paraId="478995E4" w14:textId="4074C736" w:rsidR="00F9296B" w:rsidRPr="001F6AD1" w:rsidRDefault="00F9296B" w:rsidP="00F9296B">
            <w:pPr>
              <w:pStyle w:val="af4"/>
              <w:rPr>
                <w:noProof/>
                <w:sz w:val="16"/>
                <w:lang w:val="en-US"/>
              </w:rPr>
            </w:pPr>
            <w:r w:rsidRPr="001F6AD1">
              <w:rPr>
                <w:noProof/>
                <w:sz w:val="16"/>
                <w:lang w:val="en-US"/>
              </w:rPr>
              <w:fldChar w:fldCharType="begin"/>
            </w:r>
            <w:r w:rsidRPr="001F6AD1">
              <w:rPr>
                <w:noProof/>
                <w:sz w:val="16"/>
                <w:lang w:val="en-US"/>
              </w:rPr>
              <w:instrText xml:space="preserve"> MERGEFIELD Минимальное_колво_рассматриваемых_догов </w:instrText>
            </w:r>
            <w:r w:rsidRPr="001F6AD1">
              <w:rPr>
                <w:noProof/>
                <w:sz w:val="16"/>
                <w:lang w:val="en-US"/>
              </w:rPr>
              <w:fldChar w:fldCharType="separate"/>
            </w:r>
            <w:r w:rsidRPr="00907C2B">
              <w:rPr>
                <w:noProof/>
                <w:sz w:val="16"/>
                <w:lang w:val="en-US"/>
              </w:rPr>
              <w:t>0</w:t>
            </w:r>
            <w:r w:rsidRPr="001F6AD1">
              <w:rPr>
                <w:noProof/>
                <w:sz w:val="16"/>
                <w:lang w:val="en-US"/>
              </w:rPr>
              <w:fldChar w:fldCharType="end"/>
            </w:r>
          </w:p>
        </w:tc>
        <w:tc>
          <w:tcPr>
            <w:tcW w:w="1842" w:type="dxa"/>
          </w:tcPr>
          <w:p w14:paraId="04481E37" w14:textId="5949241B" w:rsidR="00F9296B" w:rsidRPr="001F6AD1" w:rsidRDefault="00F9296B" w:rsidP="00F9296B">
            <w:pPr>
              <w:pStyle w:val="af4"/>
              <w:rPr>
                <w:noProof/>
                <w:sz w:val="16"/>
                <w:lang w:val="en-US"/>
              </w:rPr>
            </w:pPr>
            <w:r w:rsidRPr="001F6AD1">
              <w:rPr>
                <w:noProof/>
                <w:sz w:val="16"/>
                <w:lang w:val="en-US"/>
              </w:rPr>
              <w:fldChar w:fldCharType="begin"/>
            </w:r>
            <w:r w:rsidRPr="001F6AD1">
              <w:rPr>
                <w:noProof/>
                <w:sz w:val="16"/>
                <w:lang w:val="en-US"/>
              </w:rPr>
              <w:instrText xml:space="preserve"> MERGEFIELD "Максимальное_колво_рассматриваемых_дого" </w:instrText>
            </w:r>
            <w:r w:rsidRPr="001F6AD1">
              <w:rPr>
                <w:noProof/>
                <w:sz w:val="16"/>
                <w:lang w:val="en-US"/>
              </w:rPr>
              <w:fldChar w:fldCharType="separate"/>
            </w:r>
            <w:r w:rsidRPr="00907C2B">
              <w:rPr>
                <w:noProof/>
                <w:sz w:val="16"/>
                <w:lang w:val="en-US"/>
              </w:rPr>
              <w:t>3</w:t>
            </w:r>
            <w:r w:rsidRPr="001F6AD1">
              <w:rPr>
                <w:noProof/>
                <w:sz w:val="16"/>
                <w:lang w:val="en-US"/>
              </w:rPr>
              <w:fldChar w:fldCharType="end"/>
            </w:r>
          </w:p>
        </w:tc>
        <w:tc>
          <w:tcPr>
            <w:tcW w:w="3968" w:type="dxa"/>
          </w:tcPr>
          <w:p w14:paraId="69D4D521" w14:textId="77777777" w:rsidR="00F9296B" w:rsidRPr="00907C2B" w:rsidRDefault="00F9296B" w:rsidP="00F9296B">
            <w:pPr>
              <w:pStyle w:val="af4"/>
              <w:rPr>
                <w:noProof/>
                <w:sz w:val="16"/>
                <w:lang w:val="en-US"/>
              </w:rPr>
            </w:pPr>
            <w:r w:rsidRPr="001F6AD1">
              <w:rPr>
                <w:noProof/>
                <w:sz w:val="16"/>
                <w:lang w:val="en-US"/>
              </w:rPr>
              <w:fldChar w:fldCharType="begin"/>
            </w:r>
            <w:r w:rsidRPr="001F6AD1">
              <w:rPr>
                <w:noProof/>
                <w:sz w:val="16"/>
                <w:lang w:val="en-US"/>
              </w:rPr>
              <w:instrText xml:space="preserve"> MERGEFIELD "Порядок_оценки_Опыт" </w:instrText>
            </w:r>
            <w:r w:rsidRPr="001F6AD1">
              <w:rPr>
                <w:noProof/>
                <w:sz w:val="16"/>
                <w:lang w:val="en-US"/>
              </w:rPr>
              <w:fldChar w:fldCharType="separate"/>
            </w:r>
            <w:r w:rsidRPr="00907C2B">
              <w:rPr>
                <w:noProof/>
                <w:sz w:val="16"/>
                <w:lang w:val="en-US"/>
              </w:rPr>
              <w:t>Rc = Wc * ((Lc - Oc) / (Lc - Tc)), где</w:t>
            </w:r>
          </w:p>
          <w:p w14:paraId="25013320" w14:textId="77777777" w:rsidR="00F9296B" w:rsidRPr="00570A49" w:rsidRDefault="00F9296B" w:rsidP="00F9296B">
            <w:pPr>
              <w:pStyle w:val="af4"/>
              <w:rPr>
                <w:noProof/>
                <w:sz w:val="16"/>
              </w:rPr>
            </w:pPr>
            <w:r w:rsidRPr="00907C2B">
              <w:rPr>
                <w:noProof/>
                <w:sz w:val="16"/>
                <w:lang w:val="en-US"/>
              </w:rPr>
              <w:t>R</w:t>
            </w:r>
            <w:r w:rsidRPr="00570A49">
              <w:rPr>
                <w:noProof/>
                <w:sz w:val="16"/>
              </w:rPr>
              <w:t>с — рейтинг Заявки относительно Критерия оценки,</w:t>
            </w:r>
          </w:p>
          <w:p w14:paraId="3A1307D3" w14:textId="77777777" w:rsidR="00F9296B" w:rsidRPr="00570A49" w:rsidRDefault="00F9296B" w:rsidP="00F9296B">
            <w:pPr>
              <w:pStyle w:val="af4"/>
              <w:rPr>
                <w:noProof/>
                <w:sz w:val="16"/>
              </w:rPr>
            </w:pPr>
            <w:r w:rsidRPr="00907C2B">
              <w:rPr>
                <w:noProof/>
                <w:sz w:val="16"/>
                <w:lang w:val="en-US"/>
              </w:rPr>
              <w:t>W</w:t>
            </w:r>
            <w:r w:rsidRPr="00570A49">
              <w:rPr>
                <w:noProof/>
                <w:sz w:val="16"/>
              </w:rPr>
              <w:t>с — вес Критерия оценки,</w:t>
            </w:r>
          </w:p>
          <w:p w14:paraId="07200225" w14:textId="77777777" w:rsidR="00F9296B" w:rsidRPr="00570A49" w:rsidRDefault="00F9296B" w:rsidP="00F9296B">
            <w:pPr>
              <w:pStyle w:val="af4"/>
              <w:rPr>
                <w:noProof/>
                <w:sz w:val="16"/>
              </w:rPr>
            </w:pPr>
            <w:r w:rsidRPr="00907C2B">
              <w:rPr>
                <w:noProof/>
                <w:sz w:val="16"/>
                <w:lang w:val="en-US"/>
              </w:rPr>
              <w:t>Lc</w:t>
            </w:r>
            <w:r w:rsidRPr="00570A49">
              <w:rPr>
                <w:noProof/>
                <w:sz w:val="16"/>
              </w:rPr>
              <w:t xml:space="preserve"> — предельное оцениваемое предложение Критерия оценки,</w:t>
            </w:r>
          </w:p>
          <w:p w14:paraId="71FF0CC5" w14:textId="77777777" w:rsidR="00F9296B" w:rsidRPr="00570A49" w:rsidRDefault="00F9296B" w:rsidP="00F9296B">
            <w:pPr>
              <w:pStyle w:val="af4"/>
              <w:rPr>
                <w:noProof/>
                <w:sz w:val="16"/>
              </w:rPr>
            </w:pPr>
            <w:r w:rsidRPr="00907C2B">
              <w:rPr>
                <w:noProof/>
                <w:sz w:val="16"/>
                <w:lang w:val="en-US"/>
              </w:rPr>
              <w:t>O</w:t>
            </w:r>
            <w:r w:rsidRPr="00570A49">
              <w:rPr>
                <w:noProof/>
                <w:sz w:val="16"/>
              </w:rPr>
              <w:t>с — оцениваемое предложение Участника закупки,</w:t>
            </w:r>
          </w:p>
          <w:p w14:paraId="5DBBDF9F" w14:textId="6099DEC5" w:rsidR="00F9296B" w:rsidRPr="001F6AD1" w:rsidRDefault="00F9296B" w:rsidP="00F9296B">
            <w:pPr>
              <w:pStyle w:val="af4"/>
              <w:rPr>
                <w:noProof/>
                <w:sz w:val="16"/>
              </w:rPr>
            </w:pPr>
            <w:r w:rsidRPr="00907C2B">
              <w:rPr>
                <w:noProof/>
                <w:sz w:val="16"/>
                <w:lang w:val="en-US"/>
              </w:rPr>
              <w:t>T</w:t>
            </w:r>
            <w:r w:rsidRPr="00570A49">
              <w:rPr>
                <w:noProof/>
                <w:sz w:val="16"/>
              </w:rPr>
              <w:t>с — предпочитаемое (целевое) предложение Критерия оценки.</w:t>
            </w:r>
            <w:r w:rsidRPr="001F6AD1">
              <w:rPr>
                <w:noProof/>
                <w:sz w:val="16"/>
                <w:lang w:val="en-US"/>
              </w:rPr>
              <w:fldChar w:fldCharType="end"/>
            </w:r>
          </w:p>
        </w:tc>
        <w:tc>
          <w:tcPr>
            <w:tcW w:w="850" w:type="dxa"/>
          </w:tcPr>
          <w:p w14:paraId="0B7EC715" w14:textId="12C5278E" w:rsidR="00F9296B" w:rsidRPr="001F6AD1" w:rsidRDefault="00F9296B" w:rsidP="00F9296B">
            <w:pPr>
              <w:pStyle w:val="af4"/>
              <w:rPr>
                <w:noProof/>
                <w:sz w:val="16"/>
                <w:lang w:val="en-US"/>
              </w:rPr>
            </w:pPr>
            <w:r>
              <w:rPr>
                <w:noProof/>
                <w:sz w:val="16"/>
              </w:rPr>
              <w:t>9</w:t>
            </w:r>
          </w:p>
        </w:tc>
      </w:tr>
      <w:tr w:rsidR="00F9296B" w:rsidRPr="001F6AD1" w14:paraId="5D879E7E" w14:textId="77777777" w:rsidTr="001F6AD1">
        <w:tc>
          <w:tcPr>
            <w:tcW w:w="426" w:type="dxa"/>
          </w:tcPr>
          <w:p w14:paraId="6418FEFC" w14:textId="77777777" w:rsidR="00F9296B" w:rsidRPr="001F6AD1" w:rsidRDefault="00F9296B" w:rsidP="00F9296B">
            <w:pPr>
              <w:pStyle w:val="111"/>
              <w:numPr>
                <w:ilvl w:val="0"/>
                <w:numId w:val="19"/>
              </w:numPr>
              <w:ind w:left="0" w:firstLine="0"/>
              <w:rPr>
                <w:sz w:val="16"/>
                <w:szCs w:val="16"/>
              </w:rPr>
            </w:pPr>
          </w:p>
        </w:tc>
        <w:tc>
          <w:tcPr>
            <w:tcW w:w="1871" w:type="dxa"/>
          </w:tcPr>
          <w:p w14:paraId="2DFAFB70" w14:textId="75168CF8" w:rsidR="00F9296B" w:rsidRPr="001F6AD1" w:rsidRDefault="00F9296B" w:rsidP="00F9296B">
            <w:pPr>
              <w:pStyle w:val="af4"/>
              <w:rPr>
                <w:noProof/>
                <w:sz w:val="16"/>
                <w:lang w:val="en-US"/>
              </w:rPr>
            </w:pPr>
            <w:r w:rsidRPr="001F6AD1">
              <w:rPr>
                <w:noProof/>
                <w:sz w:val="16"/>
                <w:lang w:val="en-US"/>
              </w:rPr>
              <w:fldChar w:fldCharType="begin"/>
            </w:r>
            <w:r w:rsidRPr="001F6AD1">
              <w:rPr>
                <w:noProof/>
                <w:sz w:val="16"/>
                <w:lang w:val="en-US"/>
              </w:rPr>
              <w:instrText xml:space="preserve"> MERGEFIELD "Критерий_положительная_деловая_репутация" </w:instrText>
            </w:r>
            <w:r w:rsidRPr="001F6AD1">
              <w:rPr>
                <w:noProof/>
                <w:sz w:val="16"/>
                <w:lang w:val="en-US"/>
              </w:rPr>
              <w:fldChar w:fldCharType="separate"/>
            </w:r>
            <w:r w:rsidRPr="00907C2B">
              <w:rPr>
                <w:noProof/>
                <w:sz w:val="16"/>
                <w:lang w:val="en-US"/>
              </w:rPr>
              <w:t>Положительная деловая репутация</w:t>
            </w:r>
            <w:r w:rsidRPr="001F6AD1">
              <w:rPr>
                <w:noProof/>
                <w:sz w:val="16"/>
                <w:lang w:val="en-US"/>
              </w:rPr>
              <w:fldChar w:fldCharType="end"/>
            </w:r>
          </w:p>
        </w:tc>
        <w:tc>
          <w:tcPr>
            <w:tcW w:w="4538" w:type="dxa"/>
          </w:tcPr>
          <w:p w14:paraId="108CD520" w14:textId="76CB6149" w:rsidR="00F9296B" w:rsidRPr="001F6AD1" w:rsidRDefault="00F9296B" w:rsidP="00F9296B">
            <w:pPr>
              <w:pStyle w:val="af4"/>
              <w:rPr>
                <w:noProof/>
                <w:sz w:val="16"/>
              </w:rPr>
            </w:pPr>
            <w:r w:rsidRPr="001F6AD1">
              <w:rPr>
                <w:noProof/>
                <w:sz w:val="16"/>
                <w:lang w:val="en-US"/>
              </w:rPr>
              <w:fldChar w:fldCharType="begin"/>
            </w:r>
            <w:r w:rsidRPr="001F6AD1">
              <w:rPr>
                <w:noProof/>
                <w:sz w:val="16"/>
              </w:rPr>
              <w:instrText xml:space="preserve"> </w:instrText>
            </w:r>
            <w:r w:rsidRPr="001F6AD1">
              <w:rPr>
                <w:noProof/>
                <w:sz w:val="16"/>
                <w:lang w:val="en-US"/>
              </w:rPr>
              <w:instrText>MERGEFIELD</w:instrText>
            </w:r>
            <w:r w:rsidRPr="001F6AD1">
              <w:rPr>
                <w:noProof/>
                <w:sz w:val="16"/>
              </w:rPr>
              <w:instrText xml:space="preserve"> "Предмет_оценки_положительная_деловая_реп" </w:instrText>
            </w:r>
            <w:r w:rsidRPr="001F6AD1">
              <w:rPr>
                <w:noProof/>
                <w:sz w:val="16"/>
                <w:lang w:val="en-US"/>
              </w:rPr>
              <w:fldChar w:fldCharType="separate"/>
            </w:r>
            <w:r w:rsidRPr="00570A49">
              <w:rPr>
                <w:noProof/>
                <w:sz w:val="16"/>
              </w:rPr>
              <w:t>Оценивается отсутствие отрицательных отзывов, претензий заказчиков по аналогичным договорам и критерию аналогичности</w:t>
            </w:r>
            <w:r w:rsidRPr="001F6AD1">
              <w:rPr>
                <w:noProof/>
                <w:sz w:val="16"/>
                <w:lang w:val="en-US"/>
              </w:rPr>
              <w:fldChar w:fldCharType="end"/>
            </w:r>
          </w:p>
        </w:tc>
        <w:tc>
          <w:tcPr>
            <w:tcW w:w="2125" w:type="dxa"/>
          </w:tcPr>
          <w:p w14:paraId="05D8F383" w14:textId="48A2082A" w:rsidR="00F9296B" w:rsidRPr="001F6AD1" w:rsidRDefault="00F9296B" w:rsidP="00F9296B">
            <w:pPr>
              <w:pStyle w:val="af4"/>
              <w:rPr>
                <w:noProof/>
                <w:sz w:val="16"/>
                <w:lang w:val="en-US"/>
              </w:rPr>
            </w:pPr>
            <w:r w:rsidRPr="001F6AD1">
              <w:rPr>
                <w:noProof/>
                <w:sz w:val="16"/>
                <w:lang w:val="en-US"/>
              </w:rPr>
              <w:fldChar w:fldCharType="begin"/>
            </w:r>
            <w:r w:rsidRPr="001F6AD1">
              <w:rPr>
                <w:noProof/>
                <w:sz w:val="16"/>
                <w:lang w:val="en-US"/>
              </w:rPr>
              <w:instrText xml:space="preserve"> MERGEFIELD "Предельный_показатель_положительная_дело" </w:instrText>
            </w:r>
            <w:r w:rsidRPr="001F6AD1">
              <w:rPr>
                <w:noProof/>
                <w:sz w:val="16"/>
                <w:lang w:val="en-US"/>
              </w:rPr>
              <w:fldChar w:fldCharType="separate"/>
            </w:r>
            <w:r w:rsidRPr="00907C2B">
              <w:rPr>
                <w:noProof/>
                <w:sz w:val="16"/>
                <w:lang w:val="en-US"/>
              </w:rPr>
              <w:t>Наличие (</w:t>
            </w:r>
            <w:r>
              <w:rPr>
                <w:noProof/>
                <w:sz w:val="16"/>
                <w:lang w:val="en-US"/>
              </w:rPr>
              <w:t>0</w:t>
            </w:r>
            <w:r w:rsidRPr="00907C2B">
              <w:rPr>
                <w:noProof/>
                <w:sz w:val="16"/>
                <w:lang w:val="en-US"/>
              </w:rPr>
              <w:t>)</w:t>
            </w:r>
            <w:r w:rsidRPr="001F6AD1">
              <w:rPr>
                <w:noProof/>
                <w:sz w:val="16"/>
                <w:lang w:val="en-US"/>
              </w:rPr>
              <w:fldChar w:fldCharType="end"/>
            </w:r>
          </w:p>
        </w:tc>
        <w:tc>
          <w:tcPr>
            <w:tcW w:w="1842" w:type="dxa"/>
          </w:tcPr>
          <w:p w14:paraId="6F02959F" w14:textId="69133933" w:rsidR="00F9296B" w:rsidRPr="001F6AD1" w:rsidRDefault="00F9296B" w:rsidP="00F9296B">
            <w:pPr>
              <w:pStyle w:val="af4"/>
              <w:rPr>
                <w:noProof/>
                <w:sz w:val="16"/>
                <w:lang w:val="en-US"/>
              </w:rPr>
            </w:pPr>
            <w:r w:rsidRPr="001F6AD1">
              <w:rPr>
                <w:noProof/>
                <w:sz w:val="16"/>
                <w:lang w:val="en-US"/>
              </w:rPr>
              <w:fldChar w:fldCharType="begin"/>
            </w:r>
            <w:r w:rsidRPr="001F6AD1">
              <w:rPr>
                <w:noProof/>
                <w:sz w:val="16"/>
                <w:lang w:val="en-US"/>
              </w:rPr>
              <w:instrText xml:space="preserve"> MERGEFIELD "Предпочтительный_показатель_положительна" </w:instrText>
            </w:r>
            <w:r w:rsidRPr="001F6AD1">
              <w:rPr>
                <w:noProof/>
                <w:sz w:val="16"/>
                <w:lang w:val="en-US"/>
              </w:rPr>
              <w:fldChar w:fldCharType="separate"/>
            </w:r>
            <w:r w:rsidRPr="00907C2B">
              <w:rPr>
                <w:noProof/>
                <w:sz w:val="16"/>
                <w:lang w:val="en-US"/>
              </w:rPr>
              <w:t>Отсутствие (</w:t>
            </w:r>
            <w:r>
              <w:rPr>
                <w:noProof/>
                <w:sz w:val="16"/>
                <w:lang w:val="en-US"/>
              </w:rPr>
              <w:t>1</w:t>
            </w:r>
            <w:r w:rsidRPr="00907C2B">
              <w:rPr>
                <w:noProof/>
                <w:sz w:val="16"/>
                <w:lang w:val="en-US"/>
              </w:rPr>
              <w:t>)</w:t>
            </w:r>
            <w:r w:rsidRPr="001F6AD1">
              <w:rPr>
                <w:noProof/>
                <w:sz w:val="16"/>
                <w:lang w:val="en-US"/>
              </w:rPr>
              <w:fldChar w:fldCharType="end"/>
            </w:r>
          </w:p>
        </w:tc>
        <w:tc>
          <w:tcPr>
            <w:tcW w:w="3968" w:type="dxa"/>
          </w:tcPr>
          <w:p w14:paraId="35CC1F0B" w14:textId="77777777" w:rsidR="00F9296B" w:rsidRPr="00907C2B" w:rsidRDefault="00F9296B" w:rsidP="00F9296B">
            <w:pPr>
              <w:pStyle w:val="af4"/>
              <w:rPr>
                <w:noProof/>
                <w:sz w:val="16"/>
                <w:lang w:val="en-US"/>
              </w:rPr>
            </w:pPr>
            <w:r w:rsidRPr="001F6AD1">
              <w:rPr>
                <w:noProof/>
                <w:sz w:val="16"/>
                <w:lang w:val="en-US"/>
              </w:rPr>
              <w:fldChar w:fldCharType="begin"/>
            </w:r>
            <w:r w:rsidRPr="00F158BE">
              <w:rPr>
                <w:noProof/>
                <w:sz w:val="16"/>
                <w:lang w:val="en-US"/>
              </w:rPr>
              <w:instrText xml:space="preserve"> </w:instrText>
            </w:r>
            <w:r w:rsidRPr="001F6AD1">
              <w:rPr>
                <w:noProof/>
                <w:sz w:val="16"/>
                <w:lang w:val="en-US"/>
              </w:rPr>
              <w:instrText>MERGEFIELD</w:instrText>
            </w:r>
            <w:r w:rsidRPr="00F158BE">
              <w:rPr>
                <w:noProof/>
                <w:sz w:val="16"/>
                <w:lang w:val="en-US"/>
              </w:rPr>
              <w:instrText xml:space="preserve"> "</w:instrText>
            </w:r>
            <w:r w:rsidRPr="001F6AD1">
              <w:rPr>
                <w:noProof/>
                <w:sz w:val="16"/>
              </w:rPr>
              <w:instrText>Порядок</w:instrText>
            </w:r>
            <w:r w:rsidRPr="00F158BE">
              <w:rPr>
                <w:noProof/>
                <w:sz w:val="16"/>
                <w:lang w:val="en-US"/>
              </w:rPr>
              <w:instrText>_</w:instrText>
            </w:r>
            <w:r w:rsidRPr="001F6AD1">
              <w:rPr>
                <w:noProof/>
                <w:sz w:val="16"/>
              </w:rPr>
              <w:instrText>оценки</w:instrText>
            </w:r>
            <w:r w:rsidRPr="00F158BE">
              <w:rPr>
                <w:noProof/>
                <w:sz w:val="16"/>
                <w:lang w:val="en-US"/>
              </w:rPr>
              <w:instrText>_</w:instrText>
            </w:r>
            <w:r w:rsidRPr="001F6AD1">
              <w:rPr>
                <w:noProof/>
                <w:sz w:val="16"/>
              </w:rPr>
              <w:instrText>положительная</w:instrText>
            </w:r>
            <w:r w:rsidRPr="00F158BE">
              <w:rPr>
                <w:noProof/>
                <w:sz w:val="16"/>
                <w:lang w:val="en-US"/>
              </w:rPr>
              <w:instrText>_</w:instrText>
            </w:r>
            <w:r w:rsidRPr="001F6AD1">
              <w:rPr>
                <w:noProof/>
                <w:sz w:val="16"/>
              </w:rPr>
              <w:instrText>деловая</w:instrText>
            </w:r>
            <w:r w:rsidRPr="00F158BE">
              <w:rPr>
                <w:noProof/>
                <w:sz w:val="16"/>
                <w:lang w:val="en-US"/>
              </w:rPr>
              <w:instrText>_</w:instrText>
            </w:r>
            <w:r w:rsidRPr="001F6AD1">
              <w:rPr>
                <w:noProof/>
                <w:sz w:val="16"/>
              </w:rPr>
              <w:instrText>реп</w:instrText>
            </w:r>
            <w:r w:rsidRPr="00F158BE">
              <w:rPr>
                <w:noProof/>
                <w:sz w:val="16"/>
                <w:lang w:val="en-US"/>
              </w:rPr>
              <w:instrText xml:space="preserve">" </w:instrText>
            </w:r>
            <w:r w:rsidRPr="001F6AD1">
              <w:rPr>
                <w:noProof/>
                <w:sz w:val="16"/>
                <w:lang w:val="en-US"/>
              </w:rPr>
              <w:fldChar w:fldCharType="separate"/>
            </w:r>
            <w:r w:rsidRPr="00907C2B">
              <w:rPr>
                <w:noProof/>
                <w:sz w:val="16"/>
                <w:lang w:val="en-US"/>
              </w:rPr>
              <w:t>Rc = Wc * ((Lc - Oc) / (Lc - Tc)), где</w:t>
            </w:r>
          </w:p>
          <w:p w14:paraId="72CFBE56" w14:textId="77777777" w:rsidR="00F9296B" w:rsidRPr="00570A49" w:rsidRDefault="00F9296B" w:rsidP="00F9296B">
            <w:pPr>
              <w:pStyle w:val="af4"/>
              <w:rPr>
                <w:noProof/>
                <w:sz w:val="16"/>
              </w:rPr>
            </w:pPr>
            <w:r w:rsidRPr="00907C2B">
              <w:rPr>
                <w:noProof/>
                <w:sz w:val="16"/>
                <w:lang w:val="en-US"/>
              </w:rPr>
              <w:t>R</w:t>
            </w:r>
            <w:r w:rsidRPr="00570A49">
              <w:rPr>
                <w:noProof/>
                <w:sz w:val="16"/>
              </w:rPr>
              <w:t>с — рейтинг Заявки относительно Критерия оценки,</w:t>
            </w:r>
          </w:p>
          <w:p w14:paraId="26C5E52D" w14:textId="77777777" w:rsidR="00F9296B" w:rsidRPr="00570A49" w:rsidRDefault="00F9296B" w:rsidP="00F9296B">
            <w:pPr>
              <w:pStyle w:val="af4"/>
              <w:rPr>
                <w:noProof/>
                <w:sz w:val="16"/>
              </w:rPr>
            </w:pPr>
            <w:r w:rsidRPr="00907C2B">
              <w:rPr>
                <w:noProof/>
                <w:sz w:val="16"/>
                <w:lang w:val="en-US"/>
              </w:rPr>
              <w:t>W</w:t>
            </w:r>
            <w:r w:rsidRPr="00570A49">
              <w:rPr>
                <w:noProof/>
                <w:sz w:val="16"/>
              </w:rPr>
              <w:t>с — вес Критерия оценки,</w:t>
            </w:r>
          </w:p>
          <w:p w14:paraId="10F5B39C" w14:textId="77777777" w:rsidR="00F9296B" w:rsidRPr="00570A49" w:rsidRDefault="00F9296B" w:rsidP="00F9296B">
            <w:pPr>
              <w:pStyle w:val="af4"/>
              <w:rPr>
                <w:noProof/>
                <w:sz w:val="16"/>
              </w:rPr>
            </w:pPr>
            <w:r w:rsidRPr="00907C2B">
              <w:rPr>
                <w:noProof/>
                <w:sz w:val="16"/>
                <w:lang w:val="en-US"/>
              </w:rPr>
              <w:t>Lc</w:t>
            </w:r>
            <w:r w:rsidRPr="00570A49">
              <w:rPr>
                <w:noProof/>
                <w:sz w:val="16"/>
              </w:rPr>
              <w:t xml:space="preserve"> — предельное оцениваемое предложение Критерия оценки,</w:t>
            </w:r>
          </w:p>
          <w:p w14:paraId="3CF82D5B" w14:textId="77777777" w:rsidR="00F9296B" w:rsidRPr="00570A49" w:rsidRDefault="00F9296B" w:rsidP="00F9296B">
            <w:pPr>
              <w:pStyle w:val="af4"/>
              <w:rPr>
                <w:noProof/>
                <w:sz w:val="16"/>
              </w:rPr>
            </w:pPr>
            <w:r w:rsidRPr="00907C2B">
              <w:rPr>
                <w:noProof/>
                <w:sz w:val="16"/>
                <w:lang w:val="en-US"/>
              </w:rPr>
              <w:lastRenderedPageBreak/>
              <w:t>O</w:t>
            </w:r>
            <w:r w:rsidRPr="00570A49">
              <w:rPr>
                <w:noProof/>
                <w:sz w:val="16"/>
              </w:rPr>
              <w:t>с — оцениваемое предложение Участника закупки,</w:t>
            </w:r>
          </w:p>
          <w:p w14:paraId="5132D4F8" w14:textId="17F0D30E" w:rsidR="00F9296B" w:rsidRPr="001F6AD1" w:rsidRDefault="00F9296B" w:rsidP="00F9296B">
            <w:pPr>
              <w:pStyle w:val="af4"/>
              <w:rPr>
                <w:noProof/>
                <w:sz w:val="16"/>
              </w:rPr>
            </w:pPr>
            <w:r w:rsidRPr="00907C2B">
              <w:rPr>
                <w:noProof/>
                <w:sz w:val="16"/>
                <w:lang w:val="en-US"/>
              </w:rPr>
              <w:t>T</w:t>
            </w:r>
            <w:r w:rsidRPr="00570A49">
              <w:rPr>
                <w:noProof/>
                <w:sz w:val="16"/>
              </w:rPr>
              <w:t>с — предпочитаемое (целевое) предложение Критерия оценки.</w:t>
            </w:r>
            <w:r w:rsidRPr="001F6AD1">
              <w:rPr>
                <w:noProof/>
                <w:sz w:val="16"/>
                <w:lang w:val="en-US"/>
              </w:rPr>
              <w:fldChar w:fldCharType="end"/>
            </w:r>
          </w:p>
        </w:tc>
        <w:tc>
          <w:tcPr>
            <w:tcW w:w="850" w:type="dxa"/>
          </w:tcPr>
          <w:p w14:paraId="262110A0" w14:textId="67CC8820" w:rsidR="00F9296B" w:rsidRPr="001F6AD1" w:rsidRDefault="00F9296B" w:rsidP="00F9296B">
            <w:pPr>
              <w:pStyle w:val="af4"/>
              <w:rPr>
                <w:noProof/>
                <w:sz w:val="16"/>
                <w:lang w:val="en-US"/>
              </w:rPr>
            </w:pPr>
            <w:r>
              <w:rPr>
                <w:noProof/>
                <w:sz w:val="16"/>
              </w:rPr>
              <w:lastRenderedPageBreak/>
              <w:t>1</w:t>
            </w:r>
          </w:p>
        </w:tc>
      </w:tr>
      <w:bookmarkEnd w:id="23"/>
    </w:tbl>
    <w:p w14:paraId="579679DE" w14:textId="77777777" w:rsidR="007D3ED1" w:rsidRPr="008347E5" w:rsidRDefault="007D3ED1" w:rsidP="001F6AD1">
      <w:pPr>
        <w:pStyle w:val="111"/>
        <w:numPr>
          <w:ilvl w:val="0"/>
          <w:numId w:val="0"/>
        </w:numPr>
      </w:pPr>
    </w:p>
    <w:sectPr w:rsidR="007D3ED1" w:rsidRPr="008347E5" w:rsidSect="001C0A50">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1D2EB9" w14:textId="77777777" w:rsidR="003745FD" w:rsidRDefault="003745FD" w:rsidP="00D225C0">
      <w:r>
        <w:separator/>
      </w:r>
    </w:p>
    <w:p w14:paraId="47964227" w14:textId="77777777" w:rsidR="003745FD" w:rsidRDefault="003745FD"/>
  </w:endnote>
  <w:endnote w:type="continuationSeparator" w:id="0">
    <w:p w14:paraId="1967B55B" w14:textId="77777777" w:rsidR="003745FD" w:rsidRDefault="003745FD" w:rsidP="00D225C0">
      <w:r>
        <w:continuationSeparator/>
      </w:r>
    </w:p>
    <w:p w14:paraId="3AA5362E" w14:textId="77777777" w:rsidR="003745FD" w:rsidRDefault="003745F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20" w:usb3="00000000" w:csb0="00000097" w:csb1="00000000"/>
    <w:embedRegular r:id="rId1" w:fontKey="{5BAA67CC-0A8C-418F-8302-69E9D8014A88}"/>
    <w:embedBold r:id="rId2" w:fontKey="{AC08878A-EF67-4EF1-BB28-3C176EA44EFB}"/>
    <w:embedItalic r:id="rId3" w:fontKey="{57088877-B4DF-4624-9A88-BD38656F4D68}"/>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embedRegular r:id="rId4" w:fontKey="{3E537334-0415-4F0C-B149-8DF450605C3A}"/>
    <w:embedBold r:id="rId5" w:fontKey="{786CF267-7D37-4D9C-9F7D-66E20C62F2A0}"/>
    <w:embedItalic r:id="rId6" w:fontKey="{0DCB5303-CA1A-4088-85A4-EDF90EA14627}"/>
  </w:font>
  <w:font w:name="Cambria Math">
    <w:panose1 w:val="02040503050406030204"/>
    <w:charset w:val="CC"/>
    <w:family w:val="roman"/>
    <w:pitch w:val="variable"/>
    <w:sig w:usb0="E00006FF" w:usb1="420024FF" w:usb2="02000000" w:usb3="00000000" w:csb0="0000019F" w:csb1="00000000"/>
    <w:embedRegular r:id="rId7" w:fontKey="{9684A677-1E96-458A-8829-BD0B075FBDA5}"/>
    <w:embedBold r:id="rId8" w:fontKey="{137E2B0F-6DC4-4419-A729-462A831F90DB}"/>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9" w:fontKey="{9AE1A868-DF7F-4F96-B3D6-A0591A66041C}"/>
  </w:font>
  <w:font w:name="Segoe UI">
    <w:panose1 w:val="020B0502040204020203"/>
    <w:charset w:val="CC"/>
    <w:family w:val="swiss"/>
    <w:pitch w:val="variable"/>
    <w:sig w:usb0="E4002EFF" w:usb1="C000E47F" w:usb2="00000009" w:usb3="00000000" w:csb0="000001FF" w:csb1="00000000"/>
    <w:embedRegular r:id="rId10" w:fontKey="{C352E509-A424-4817-9277-33209924BC4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 w14:paraId="57D83BAC" w14:textId="77777777" w:rsidR="00DD77B3" w:rsidRDefault="003745FD" w:rsidP="00D70D2B">
            <w:pPr>
              <w:pStyle w:val="aff1"/>
              <w:jc w:val="right"/>
            </w:pPr>
            <w:r>
              <w:fldChar w:fldCharType="begin"/>
            </w:r>
            <w:r>
              <w:instrText xml:space="preserve"> REF  НомерВПланеЗакупки  \* MERGEFORMAT </w:instrText>
            </w:r>
            <w:r>
              <w:fldChar w:fldCharType="separate"/>
            </w:r>
            <w:permStart w:id="257446797" w:edGrp="everyone"/>
            <w:permStart w:id="1823298541" w:edGrp="everyone"/>
            <w:permStart w:id="597234345" w:edGrp="everyone"/>
            <w:permStart w:id="1375275030" w:edGrp="everyone"/>
            <w:permStart w:id="1467750276" w:edGrp="everyone"/>
            <w:sdt>
              <w:sdtPr>
                <w:alias w:val="Номер в плане закупок"/>
                <w:tag w:val="Номер в плане закупок"/>
                <w:id w:val="1670840556"/>
                <w:placeholder>
                  <w:docPart w:val="BC37992F6CBB4866B549D037D639FEC9"/>
                </w:placeholder>
                <w15:color w:val="FFFF00"/>
              </w:sdtPr>
              <w:sdtEndPr/>
              <w:sdtContent>
                <w:r w:rsidR="00402B62">
                  <w:rPr>
                    <w:noProof/>
                  </w:rPr>
                  <w:t>«Номер_плана_закупки»</w:t>
                </w:r>
              </w:sdtContent>
            </w:sdt>
            <w:permEnd w:id="257446797"/>
            <w:permEnd w:id="1823298541"/>
            <w:permEnd w:id="597234345"/>
            <w:permEnd w:id="1375275030"/>
            <w:permEnd w:id="1467750276"/>
            <w:r>
              <w:fldChar w:fldCharType="end"/>
            </w:r>
            <w:r w:rsidR="00DD77B3">
              <w:t xml:space="preserve"> </w:t>
            </w:r>
            <w:r w:rsidR="00DD77B3" w:rsidRPr="00973491">
              <w:rPr>
                <w:rStyle w:val="affff7"/>
              </w:rPr>
              <w:t xml:space="preserve">   |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4E5982">
              <w:rPr>
                <w:rStyle w:val="affff7"/>
                <w:noProof/>
              </w:rPr>
              <w:t>2</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4E5982">
              <w:rPr>
                <w:rStyle w:val="affff7"/>
                <w:noProof/>
              </w:rPr>
              <w:t>31</w:t>
            </w:r>
            <w:r w:rsidR="00DD77B3"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7482432"/>
      <w:docPartObj>
        <w:docPartGallery w:val="Page Numbers (Bottom of Page)"/>
        <w:docPartUnique/>
      </w:docPartObj>
    </w:sdtPr>
    <w:sdtEndPr/>
    <w:sdtContent>
      <w:p w14:paraId="58B78C79" w14:textId="5F8A0874" w:rsidR="00DD77B3" w:rsidRDefault="003745FD" w:rsidP="006B2AC5">
        <w:pPr>
          <w:pStyle w:val="aff1"/>
          <w:tabs>
            <w:tab w:val="clear" w:pos="4677"/>
            <w:tab w:val="clear" w:pos="9355"/>
          </w:tabs>
          <w:ind w:right="-2"/>
          <w:jc w:val="right"/>
        </w:pPr>
        <w:r>
          <w:fldChar w:fldCharType="begin"/>
        </w:r>
        <w:r>
          <w:instrText xml:space="preserve"> REF  НомерВПланеЗакупки  \* MERGEFORMAT </w:instrText>
        </w:r>
        <w:r>
          <w:fldChar w:fldCharType="separate"/>
        </w:r>
        <w:permStart w:id="1770477252" w:edGrp="everyone"/>
        <w:permStart w:id="1048865597" w:edGrp="everyone"/>
        <w:permStart w:id="913459179" w:edGrp="everyone"/>
        <w:permStart w:id="1621641149" w:edGrp="everyone"/>
        <w:permStart w:id="1683229245" w:edGrp="everyone"/>
        <w:sdt>
          <w:sdtPr>
            <w:alias w:val="Номер в плане закупок"/>
            <w:tag w:val="Номер в плане закупок"/>
            <w:id w:val="1013725825"/>
            <w:placeholder>
              <w:docPart w:val="AA6AE290E78A4F208621B5AA7258FE89"/>
            </w:placeholder>
            <w15:color w:val="FFFF00"/>
          </w:sdtPr>
          <w:sdtEndPr/>
          <w:sdtContent>
            <w:r w:rsidR="006B3DDB">
              <w:rPr>
                <w:noProof/>
              </w:rPr>
              <w:t>1179</w:t>
            </w:r>
          </w:sdtContent>
        </w:sdt>
        <w:permEnd w:id="1770477252"/>
        <w:permEnd w:id="1048865597"/>
        <w:permEnd w:id="913459179"/>
        <w:permEnd w:id="1621641149"/>
        <w:permEnd w:id="1683229245"/>
        <w:r>
          <w:fldChar w:fldCharType="end"/>
        </w:r>
        <w:r w:rsidR="00DD77B3">
          <w:t xml:space="preserve">   </w:t>
        </w:r>
        <w:sdt>
          <w:sdtPr>
            <w:id w:val="-1679888397"/>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F29BE">
              <w:rPr>
                <w:rStyle w:val="affff7"/>
                <w:noProof/>
              </w:rPr>
              <w:t>4</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F29BE">
              <w:rPr>
                <w:rStyle w:val="affff7"/>
                <w:noProof/>
              </w:rPr>
              <w:t>31</w:t>
            </w:r>
            <w:r w:rsidR="00DD77B3"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9302035"/>
      <w:docPartObj>
        <w:docPartGallery w:val="Page Numbers (Bottom of Page)"/>
        <w:docPartUnique/>
      </w:docPartObj>
    </w:sdtPr>
    <w:sdtEndPr/>
    <w:sdtContent>
      <w:p w14:paraId="2FDF1F7C" w14:textId="19A7ED13" w:rsidR="00DD77B3" w:rsidRDefault="003745FD" w:rsidP="009C694D">
        <w:pPr>
          <w:pStyle w:val="aff1"/>
          <w:tabs>
            <w:tab w:val="clear" w:pos="4677"/>
            <w:tab w:val="clear" w:pos="9355"/>
          </w:tabs>
          <w:ind w:right="83"/>
          <w:jc w:val="right"/>
        </w:pPr>
        <w:r>
          <w:fldChar w:fldCharType="begin"/>
        </w:r>
        <w:r>
          <w:instrText xml:space="preserve"> REF  НомерВПланеЗакупки  \* MERGEFORMAT </w:instrText>
        </w:r>
        <w:r>
          <w:fldChar w:fldCharType="separate"/>
        </w:r>
        <w:permStart w:id="1241521382" w:edGrp="everyone"/>
        <w:permStart w:id="905452009" w:edGrp="everyone"/>
        <w:permStart w:id="2063018963" w:edGrp="everyone"/>
        <w:permStart w:id="970922947" w:edGrp="everyone"/>
        <w:permStart w:id="1530816817" w:edGrp="everyone"/>
        <w:permStart w:id="316481978" w:edGrp="everyone"/>
        <w:permStart w:id="1230261311" w:edGrp="everyone"/>
        <w:permStart w:id="1774088121" w:edGrp="everyone"/>
        <w:permStart w:id="2079088328" w:edGrp="everyone"/>
        <w:permStart w:id="1883069338" w:edGrp="everyone"/>
        <w:permStart w:id="1541548466" w:edGrp="everyone"/>
        <w:permStart w:id="1671578173" w:edGrp="everyone"/>
        <w:permStart w:id="609880565" w:edGrp="everyone"/>
        <w:permStart w:id="415714299" w:edGrp="everyone"/>
        <w:permStart w:id="477185182" w:edGrp="everyone"/>
        <w:permStart w:id="503660268" w:edGrp="everyone"/>
        <w:permStart w:id="1797417106" w:edGrp="everyone"/>
        <w:permStart w:id="275665965" w:edGrp="everyone"/>
        <w:permStart w:id="101613389" w:edGrp="everyone"/>
        <w:permStart w:id="129400139" w:edGrp="everyone"/>
        <w:permStart w:id="1449488143" w:edGrp="everyone"/>
        <w:permStart w:id="1837966207" w:edGrp="everyone"/>
        <w:permStart w:id="1503069863" w:edGrp="everyone"/>
        <w:permStart w:id="591417022" w:edGrp="everyone"/>
        <w:permStart w:id="382564610" w:edGrp="everyone"/>
        <w:permStart w:id="39936222" w:edGrp="everyone"/>
        <w:permStart w:id="1932878890" w:edGrp="everyone"/>
        <w:permStart w:id="177831844" w:edGrp="everyone"/>
        <w:permStart w:id="1458780449" w:edGrp="everyone"/>
        <w:permStart w:id="1822981374" w:edGrp="everyone"/>
        <w:permStart w:id="714951145" w:edGrp="everyone"/>
        <w:permStart w:id="849412657" w:edGrp="everyone"/>
        <w:permStart w:id="855114142" w:edGrp="everyone"/>
        <w:permStart w:id="1255085589" w:edGrp="everyone"/>
        <w:permStart w:id="1685134036" w:edGrp="everyone"/>
        <w:permStart w:id="1432551448" w:edGrp="everyone"/>
        <w:permStart w:id="1329728290" w:edGrp="everyone"/>
        <w:permStart w:id="1819439090" w:edGrp="everyone"/>
        <w:permStart w:id="1313214990" w:edGrp="everyone"/>
        <w:permStart w:id="158013948" w:edGrp="everyone"/>
        <w:permStart w:id="579537250" w:edGrp="everyone"/>
        <w:permStart w:id="527725666" w:edGrp="everyone"/>
        <w:permStart w:id="1229343446" w:edGrp="everyone"/>
        <w:permStart w:id="708072184" w:edGrp="everyone"/>
        <w:permStart w:id="1507805240" w:edGrp="everyone"/>
        <w:permStart w:id="929373180" w:edGrp="everyone"/>
        <w:permStart w:id="663381012" w:edGrp="everyone"/>
        <w:permStart w:id="1407126286" w:edGrp="everyone"/>
        <w:permStart w:id="2028949765" w:edGrp="everyone"/>
        <w:permStart w:id="804277130" w:edGrp="everyone"/>
        <w:permStart w:id="626016420" w:edGrp="everyone"/>
        <w:permStart w:id="2010585405" w:edGrp="everyone"/>
        <w:permStart w:id="986264473" w:edGrp="everyone"/>
        <w:permStart w:id="1139369038" w:edGrp="everyone"/>
        <w:permStart w:id="957088719" w:edGrp="everyone"/>
        <w:permStart w:id="2005156704" w:edGrp="everyone"/>
        <w:permStart w:id="744515084" w:edGrp="everyone"/>
        <w:permStart w:id="361176996" w:edGrp="everyone"/>
        <w:permStart w:id="1133121424" w:edGrp="everyone"/>
        <w:permStart w:id="1784960094" w:edGrp="everyone"/>
        <w:permStart w:id="1818839607" w:edGrp="everyone"/>
        <w:permStart w:id="570574809" w:edGrp="everyone"/>
        <w:permStart w:id="426465162" w:edGrp="everyone"/>
        <w:permStart w:id="8406350" w:edGrp="everyone"/>
        <w:permStart w:id="1721003594" w:edGrp="everyone"/>
        <w:permStart w:id="1415871134" w:edGrp="everyone"/>
        <w:permStart w:id="1255815293" w:edGrp="everyone"/>
        <w:permStart w:id="223106810" w:edGrp="everyone"/>
        <w:permStart w:id="670452608" w:edGrp="everyone"/>
        <w:permStart w:id="388772246" w:edGrp="everyone"/>
        <w:permStart w:id="1272584685" w:edGrp="everyone"/>
        <w:permStart w:id="1587092710" w:edGrp="everyone"/>
        <w:permStart w:id="1299338707" w:edGrp="everyone"/>
        <w:permStart w:id="256855221" w:edGrp="everyone"/>
        <w:permStart w:id="211317694" w:edGrp="everyone"/>
        <w:permStart w:id="1917216050" w:edGrp="everyone"/>
        <w:permStart w:id="1358972484" w:edGrp="everyone"/>
        <w:permStart w:id="656229941" w:edGrp="everyone"/>
        <w:permStart w:id="33112685" w:edGrp="everyone"/>
        <w:permStart w:id="209478308" w:edGrp="everyone"/>
        <w:permStart w:id="1071915081" w:edGrp="everyone"/>
        <w:permStart w:id="35606379" w:edGrp="everyone"/>
        <w:permStart w:id="929243302" w:edGrp="everyone"/>
        <w:permStart w:id="1143282027" w:edGrp="everyone"/>
        <w:permStart w:id="408158321" w:edGrp="everyone"/>
        <w:permStart w:id="303761505" w:edGrp="everyone"/>
        <w:permStart w:id="407256845" w:edGrp="everyone"/>
        <w:permStart w:id="553020560" w:edGrp="everyone"/>
        <w:permStart w:id="1805272160" w:edGrp="everyone"/>
        <w:permStart w:id="157170131" w:edGrp="everyone"/>
        <w:permStart w:id="1076068258" w:edGrp="everyone"/>
        <w:permStart w:id="1964198759" w:edGrp="everyone"/>
        <w:permStart w:id="1258435925" w:edGrp="everyone"/>
        <w:permStart w:id="458708481" w:edGrp="everyone"/>
        <w:permStart w:id="299311516" w:edGrp="everyone"/>
        <w:permStart w:id="733027553" w:edGrp="everyone"/>
        <w:permStart w:id="1183737270" w:edGrp="everyone"/>
        <w:permStart w:id="828538652" w:edGrp="everyone"/>
        <w:permStart w:id="1075458099" w:edGrp="everyone"/>
        <w:permStart w:id="2143975598" w:edGrp="everyone"/>
        <w:permStart w:id="741817925" w:edGrp="everyone"/>
        <w:permStart w:id="200148982" w:edGrp="everyone"/>
        <w:permStart w:id="1491821636" w:edGrp="everyone"/>
        <w:permStart w:id="1138064457" w:edGrp="everyone"/>
        <w:permStart w:id="918421651" w:edGrp="everyone"/>
        <w:permStart w:id="284253940" w:edGrp="everyone"/>
        <w:permStart w:id="167979334" w:edGrp="everyone"/>
        <w:permStart w:id="1227445388" w:edGrp="everyone"/>
        <w:permStart w:id="901541526" w:edGrp="everyone"/>
        <w:permStart w:id="782776194" w:edGrp="everyone"/>
        <w:permStart w:id="1794643221" w:edGrp="everyone"/>
        <w:permStart w:id="34275841" w:edGrp="everyone"/>
        <w:permStart w:id="2083854460" w:edGrp="everyone"/>
        <w:permStart w:id="588141724" w:edGrp="everyone"/>
        <w:permStart w:id="749828011" w:edGrp="everyone"/>
        <w:permStart w:id="448215994" w:edGrp="everyone"/>
        <w:permStart w:id="1269433752" w:edGrp="everyone"/>
        <w:permStart w:id="935423084" w:edGrp="everyone"/>
        <w:permStart w:id="23009981" w:edGrp="everyone"/>
        <w:permStart w:id="848577137" w:edGrp="everyone"/>
        <w:permStart w:id="1077290261" w:edGrp="everyone"/>
        <w:permStart w:id="88739463" w:edGrp="everyone"/>
        <w:permStart w:id="181079721" w:edGrp="everyone"/>
        <w:permStart w:id="955396847" w:edGrp="everyone"/>
        <w:permStart w:id="1136289043" w:edGrp="everyone"/>
        <w:permStart w:id="1574504810" w:edGrp="everyone"/>
        <w:permStart w:id="597370619" w:edGrp="everyone"/>
        <w:permStart w:id="1459298371" w:edGrp="everyone"/>
        <w:permStart w:id="9706650" w:edGrp="everyone"/>
        <w:permStart w:id="580930442" w:edGrp="everyone"/>
        <w:permStart w:id="552801962" w:edGrp="everyone"/>
        <w:permStart w:id="824594701" w:edGrp="everyone"/>
        <w:permStart w:id="121062420" w:edGrp="everyone"/>
        <w:permStart w:id="1019312117" w:edGrp="everyone"/>
        <w:permStart w:id="1009740968" w:edGrp="everyone"/>
        <w:permStart w:id="2001871313" w:edGrp="everyone"/>
        <w:permStart w:id="1445619263" w:edGrp="everyone"/>
        <w:permStart w:id="1118520199" w:edGrp="everyone"/>
        <w:permStart w:id="1636587074" w:edGrp="everyone"/>
        <w:permStart w:id="70743548" w:edGrp="everyone"/>
        <w:permStart w:id="1644384757" w:edGrp="everyone"/>
        <w:permStart w:id="1654542540" w:edGrp="everyone"/>
        <w:permStart w:id="131336579" w:edGrp="everyone"/>
        <w:permStart w:id="763197872" w:edGrp="everyone"/>
        <w:permStart w:id="31808848" w:edGrp="everyone"/>
        <w:permStart w:id="280759626" w:edGrp="everyone"/>
        <w:sdt>
          <w:sdtPr>
            <w:alias w:val="Номер в плане закупок"/>
            <w:tag w:val="Номер в плане закупок"/>
            <w:id w:val="-1019545910"/>
            <w:placeholder>
              <w:docPart w:val="9297AD651EFC4CDE9DD52C2AEFB9FD00"/>
            </w:placeholder>
            <w15:color w:val="FFFF00"/>
          </w:sdtPr>
          <w:sdtEndPr/>
          <w:sdtContent>
            <w:r w:rsidR="0032327F">
              <w:t>1179</w:t>
            </w:r>
          </w:sdtContent>
        </w:sdt>
        <w:permEnd w:id="1241521382"/>
        <w:permEnd w:id="905452009"/>
        <w:permEnd w:id="2063018963"/>
        <w:permEnd w:id="970922947"/>
        <w:permEnd w:id="1530816817"/>
        <w:permEnd w:id="316481978"/>
        <w:permEnd w:id="1230261311"/>
        <w:permEnd w:id="1774088121"/>
        <w:permEnd w:id="2079088328"/>
        <w:permEnd w:id="1883069338"/>
        <w:permEnd w:id="1541548466"/>
        <w:permEnd w:id="1671578173"/>
        <w:permEnd w:id="609880565"/>
        <w:permEnd w:id="415714299"/>
        <w:permEnd w:id="477185182"/>
        <w:permEnd w:id="503660268"/>
        <w:permEnd w:id="1797417106"/>
        <w:permEnd w:id="275665965"/>
        <w:permEnd w:id="101613389"/>
        <w:permEnd w:id="129400139"/>
        <w:permEnd w:id="1449488143"/>
        <w:permEnd w:id="1837966207"/>
        <w:permEnd w:id="1503069863"/>
        <w:permEnd w:id="591417022"/>
        <w:permEnd w:id="382564610"/>
        <w:permEnd w:id="39936222"/>
        <w:permEnd w:id="1932878890"/>
        <w:permEnd w:id="177831844"/>
        <w:permEnd w:id="1458780449"/>
        <w:permEnd w:id="1822981374"/>
        <w:permEnd w:id="714951145"/>
        <w:permEnd w:id="849412657"/>
        <w:permEnd w:id="855114142"/>
        <w:permEnd w:id="1255085589"/>
        <w:permEnd w:id="1685134036"/>
        <w:permEnd w:id="1432551448"/>
        <w:permEnd w:id="1329728290"/>
        <w:permEnd w:id="1819439090"/>
        <w:permEnd w:id="1313214990"/>
        <w:permEnd w:id="158013948"/>
        <w:permEnd w:id="579537250"/>
        <w:permEnd w:id="527725666"/>
        <w:permEnd w:id="1229343446"/>
        <w:permEnd w:id="708072184"/>
        <w:permEnd w:id="1507805240"/>
        <w:permEnd w:id="929373180"/>
        <w:permEnd w:id="663381012"/>
        <w:permEnd w:id="1407126286"/>
        <w:permEnd w:id="2028949765"/>
        <w:permEnd w:id="804277130"/>
        <w:permEnd w:id="626016420"/>
        <w:permEnd w:id="2010585405"/>
        <w:permEnd w:id="986264473"/>
        <w:permEnd w:id="1139369038"/>
        <w:permEnd w:id="957088719"/>
        <w:permEnd w:id="2005156704"/>
        <w:permEnd w:id="744515084"/>
        <w:permEnd w:id="361176996"/>
        <w:permEnd w:id="1133121424"/>
        <w:permEnd w:id="1784960094"/>
        <w:permEnd w:id="1818839607"/>
        <w:permEnd w:id="570574809"/>
        <w:permEnd w:id="426465162"/>
        <w:permEnd w:id="8406350"/>
        <w:permEnd w:id="1721003594"/>
        <w:permEnd w:id="1415871134"/>
        <w:permEnd w:id="1255815293"/>
        <w:permEnd w:id="223106810"/>
        <w:permEnd w:id="670452608"/>
        <w:permEnd w:id="388772246"/>
        <w:permEnd w:id="1272584685"/>
        <w:permEnd w:id="1587092710"/>
        <w:permEnd w:id="1299338707"/>
        <w:permEnd w:id="256855221"/>
        <w:permEnd w:id="211317694"/>
        <w:permEnd w:id="1917216050"/>
        <w:permEnd w:id="1358972484"/>
        <w:permEnd w:id="656229941"/>
        <w:permEnd w:id="33112685"/>
        <w:permEnd w:id="209478308"/>
        <w:permEnd w:id="1071915081"/>
        <w:permEnd w:id="35606379"/>
        <w:permEnd w:id="929243302"/>
        <w:permEnd w:id="1143282027"/>
        <w:permEnd w:id="408158321"/>
        <w:permEnd w:id="303761505"/>
        <w:permEnd w:id="407256845"/>
        <w:permEnd w:id="553020560"/>
        <w:permEnd w:id="1805272160"/>
        <w:permEnd w:id="157170131"/>
        <w:permEnd w:id="1076068258"/>
        <w:permEnd w:id="1964198759"/>
        <w:permEnd w:id="1258435925"/>
        <w:permEnd w:id="458708481"/>
        <w:permEnd w:id="299311516"/>
        <w:permEnd w:id="733027553"/>
        <w:permEnd w:id="1183737270"/>
        <w:permEnd w:id="828538652"/>
        <w:permEnd w:id="1075458099"/>
        <w:permEnd w:id="2143975598"/>
        <w:permEnd w:id="741817925"/>
        <w:permEnd w:id="200148982"/>
        <w:permEnd w:id="1491821636"/>
        <w:permEnd w:id="1138064457"/>
        <w:permEnd w:id="918421651"/>
        <w:permEnd w:id="284253940"/>
        <w:permEnd w:id="167979334"/>
        <w:permEnd w:id="1227445388"/>
        <w:permEnd w:id="901541526"/>
        <w:permEnd w:id="782776194"/>
        <w:permEnd w:id="1794643221"/>
        <w:permEnd w:id="34275841"/>
        <w:permEnd w:id="2083854460"/>
        <w:permEnd w:id="588141724"/>
        <w:permEnd w:id="749828011"/>
        <w:permEnd w:id="448215994"/>
        <w:permEnd w:id="1269433752"/>
        <w:permEnd w:id="935423084"/>
        <w:permEnd w:id="23009981"/>
        <w:permEnd w:id="848577137"/>
        <w:permEnd w:id="1077290261"/>
        <w:permEnd w:id="88739463"/>
        <w:permEnd w:id="181079721"/>
        <w:permEnd w:id="955396847"/>
        <w:permEnd w:id="1136289043"/>
        <w:permEnd w:id="1574504810"/>
        <w:permEnd w:id="597370619"/>
        <w:permEnd w:id="1459298371"/>
        <w:permEnd w:id="9706650"/>
        <w:permEnd w:id="580930442"/>
        <w:permEnd w:id="552801962"/>
        <w:permEnd w:id="824594701"/>
        <w:permEnd w:id="121062420"/>
        <w:permEnd w:id="1019312117"/>
        <w:permEnd w:id="1009740968"/>
        <w:permEnd w:id="2001871313"/>
        <w:permEnd w:id="1445619263"/>
        <w:permEnd w:id="1118520199"/>
        <w:permEnd w:id="1636587074"/>
        <w:permEnd w:id="70743548"/>
        <w:permEnd w:id="1644384757"/>
        <w:permEnd w:id="1654542540"/>
        <w:permEnd w:id="131336579"/>
        <w:permEnd w:id="763197872"/>
        <w:permEnd w:id="31808848"/>
        <w:permEnd w:id="280759626"/>
        <w:r>
          <w:fldChar w:fldCharType="end"/>
        </w:r>
        <w:r w:rsidR="00DD77B3">
          <w:t xml:space="preserve">   </w:t>
        </w:r>
        <w:sdt>
          <w:sdtPr>
            <w:id w:val="1263953099"/>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F29BE">
              <w:rPr>
                <w:rStyle w:val="affff7"/>
                <w:noProof/>
              </w:rPr>
              <w:t>5</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F29BE">
              <w:rPr>
                <w:rStyle w:val="affff7"/>
                <w:noProof/>
              </w:rPr>
              <w:t>31</w:t>
            </w:r>
            <w:r w:rsidR="00DD77B3"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87792848"/>
      <w:docPartObj>
        <w:docPartGallery w:val="Page Numbers (Bottom of Page)"/>
        <w:docPartUnique/>
      </w:docPartObj>
    </w:sdtPr>
    <w:sdtEndPr/>
    <w:sdtContent>
      <w:p w14:paraId="10F4A3A8" w14:textId="56471410" w:rsidR="00DD77B3" w:rsidRDefault="003745FD" w:rsidP="00793545">
        <w:pPr>
          <w:pStyle w:val="aff1"/>
          <w:tabs>
            <w:tab w:val="clear" w:pos="4677"/>
            <w:tab w:val="clear" w:pos="9355"/>
          </w:tabs>
          <w:ind w:right="140"/>
          <w:jc w:val="right"/>
        </w:pPr>
        <w:r>
          <w:fldChar w:fldCharType="begin"/>
        </w:r>
        <w:r>
          <w:instrText xml:space="preserve"> REF  НомерВПланеЗакупки  \* MERGEFORMAT </w:instrText>
        </w:r>
        <w:r>
          <w:fldChar w:fldCharType="separate"/>
        </w:r>
        <w:permStart w:id="668272510" w:edGrp="everyone"/>
        <w:sdt>
          <w:sdtPr>
            <w:alias w:val="Номер в плане закупок"/>
            <w:tag w:val="Номер в плане закупок"/>
            <w:id w:val="-1537424828"/>
            <w:placeholder>
              <w:docPart w:val="2DA46E53DE62452DA70B7E0AFB05E16F"/>
            </w:placeholder>
            <w15:color w:val="FFFF00"/>
          </w:sdtPr>
          <w:sdtEndPr/>
          <w:sdtContent>
            <w:r w:rsidR="009A7368">
              <w:rPr>
                <w:lang w:val="en-US"/>
              </w:rPr>
              <w:t>1179</w:t>
            </w:r>
          </w:sdtContent>
        </w:sdt>
        <w:permEnd w:id="668272510"/>
        <w:r>
          <w:fldChar w:fldCharType="end"/>
        </w:r>
        <w:r w:rsidR="00DD77B3">
          <w:t xml:space="preserve">   </w:t>
        </w:r>
        <w:sdt>
          <w:sdtPr>
            <w:id w:val="-572044872"/>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F29BE">
              <w:rPr>
                <w:rStyle w:val="affff7"/>
                <w:noProof/>
              </w:rPr>
              <w:t>15</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F29BE">
              <w:rPr>
                <w:rStyle w:val="affff7"/>
                <w:noProof/>
              </w:rPr>
              <w:t>31</w:t>
            </w:r>
            <w:r w:rsidR="00DD77B3"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68C021" w14:textId="77777777" w:rsidR="003745FD" w:rsidRDefault="003745FD" w:rsidP="00D225C0">
      <w:r>
        <w:separator/>
      </w:r>
    </w:p>
    <w:p w14:paraId="239F9F63" w14:textId="77777777" w:rsidR="003745FD" w:rsidRDefault="003745FD"/>
  </w:footnote>
  <w:footnote w:type="continuationSeparator" w:id="0">
    <w:p w14:paraId="7D4ACFC9" w14:textId="77777777" w:rsidR="003745FD" w:rsidRDefault="003745FD" w:rsidP="00D225C0">
      <w:r>
        <w:continuationSeparator/>
      </w:r>
    </w:p>
    <w:p w14:paraId="3A125BAA" w14:textId="77777777" w:rsidR="003745FD" w:rsidRDefault="003745FD"/>
  </w:footnote>
  <w:footnote w:id="1">
    <w:p w14:paraId="244B808C" w14:textId="77777777" w:rsidR="00DD77B3" w:rsidRPr="009675CA" w:rsidRDefault="00DD77B3">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2">
    <w:p w14:paraId="7F8F4C87" w14:textId="77777777" w:rsidR="00DD77B3" w:rsidRDefault="00DD77B3">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5A784096"/>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asciiTheme="minorHAnsi" w:hAnsiTheme="minorHAnsi"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1813E98"/>
    <w:multiLevelType w:val="hybridMultilevel"/>
    <w:tmpl w:val="97B47002"/>
    <w:lvl w:ilvl="0" w:tplc="8272C9EA">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5C71C6D"/>
    <w:multiLevelType w:val="hybridMultilevel"/>
    <w:tmpl w:val="57FA7A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73D20CB9"/>
    <w:multiLevelType w:val="multilevel"/>
    <w:tmpl w:val="C65C6122"/>
    <w:lvl w:ilvl="0">
      <w:start w:val="1"/>
      <w:numFmt w:val="decimal"/>
      <w:pStyle w:val="12"/>
      <w:suff w:val="space"/>
      <w:lvlText w:val="%1."/>
      <w:lvlJc w:val="left"/>
      <w:pPr>
        <w:ind w:left="432" w:hanging="432"/>
      </w:pPr>
      <w:rPr>
        <w:rFonts w:hint="default"/>
      </w:rPr>
    </w:lvl>
    <w:lvl w:ilvl="1">
      <w:start w:val="1"/>
      <w:numFmt w:val="decimal"/>
      <w:pStyle w:val="20"/>
      <w:suff w:val="space"/>
      <w:lvlText w:val="%1.%2."/>
      <w:lvlJc w:val="left"/>
      <w:pPr>
        <w:ind w:left="576" w:hanging="576"/>
      </w:pPr>
      <w:rPr>
        <w:rFonts w:hint="default"/>
        <w:b/>
        <w:lang w:val="ru-RU"/>
      </w:rPr>
    </w:lvl>
    <w:lvl w:ilvl="2">
      <w:start w:val="1"/>
      <w:numFmt w:val="decimal"/>
      <w:pStyle w:val="3"/>
      <w:suff w:val="space"/>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3"/>
  </w:num>
  <w:num w:numId="7">
    <w:abstractNumId w:val="6"/>
  </w:num>
  <w:num w:numId="8">
    <w:abstractNumId w:val="10"/>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2"/>
  </w:num>
  <w:num w:numId="13">
    <w:abstractNumId w:val="11"/>
  </w:num>
  <w:num w:numId="14">
    <w:abstractNumId w:val="12"/>
  </w:num>
  <w:num w:numId="15">
    <w:abstractNumId w:val="3"/>
  </w:num>
  <w:num w:numId="16">
    <w:abstractNumId w:val="3"/>
  </w:num>
  <w:num w:numId="17">
    <w:abstractNumId w:val="3"/>
  </w:num>
  <w:num w:numId="18">
    <w:abstractNumId w:val="8"/>
  </w:num>
  <w:num w:numId="19">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proofState w:spelling="clean" w:grammar="clean"/>
  <w:attachedTemplate r:id="rId1"/>
  <w:stylePaneSortMethod w:val="0000"/>
  <w:documentProtection w:edit="readOnly"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2B62"/>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656"/>
    <w:rsid w:val="0003290C"/>
    <w:rsid w:val="00032A22"/>
    <w:rsid w:val="000331FA"/>
    <w:rsid w:val="000332F6"/>
    <w:rsid w:val="00033BCC"/>
    <w:rsid w:val="00037955"/>
    <w:rsid w:val="00037FE0"/>
    <w:rsid w:val="000419D5"/>
    <w:rsid w:val="00041F03"/>
    <w:rsid w:val="000421BA"/>
    <w:rsid w:val="00042EF1"/>
    <w:rsid w:val="00043111"/>
    <w:rsid w:val="00045C06"/>
    <w:rsid w:val="00046621"/>
    <w:rsid w:val="0004725D"/>
    <w:rsid w:val="00050633"/>
    <w:rsid w:val="00053A68"/>
    <w:rsid w:val="00053D20"/>
    <w:rsid w:val="00053E99"/>
    <w:rsid w:val="00054592"/>
    <w:rsid w:val="00055118"/>
    <w:rsid w:val="0005554B"/>
    <w:rsid w:val="00055A83"/>
    <w:rsid w:val="00055E7F"/>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77B06"/>
    <w:rsid w:val="00077C1D"/>
    <w:rsid w:val="00081FBE"/>
    <w:rsid w:val="00082024"/>
    <w:rsid w:val="000825A0"/>
    <w:rsid w:val="00082C9A"/>
    <w:rsid w:val="00082D2A"/>
    <w:rsid w:val="00083BAD"/>
    <w:rsid w:val="00083D72"/>
    <w:rsid w:val="000843C1"/>
    <w:rsid w:val="00084688"/>
    <w:rsid w:val="00084D33"/>
    <w:rsid w:val="00085A16"/>
    <w:rsid w:val="000862BF"/>
    <w:rsid w:val="000871F6"/>
    <w:rsid w:val="00087BD2"/>
    <w:rsid w:val="000902DD"/>
    <w:rsid w:val="00091805"/>
    <w:rsid w:val="00091D9E"/>
    <w:rsid w:val="000924E0"/>
    <w:rsid w:val="00092863"/>
    <w:rsid w:val="00092F30"/>
    <w:rsid w:val="0009349C"/>
    <w:rsid w:val="00093AA2"/>
    <w:rsid w:val="00093AAD"/>
    <w:rsid w:val="000940F3"/>
    <w:rsid w:val="000943A0"/>
    <w:rsid w:val="0009519E"/>
    <w:rsid w:val="00095257"/>
    <w:rsid w:val="00096446"/>
    <w:rsid w:val="000969FE"/>
    <w:rsid w:val="00096BB8"/>
    <w:rsid w:val="00097204"/>
    <w:rsid w:val="000972E2"/>
    <w:rsid w:val="0009739D"/>
    <w:rsid w:val="00097502"/>
    <w:rsid w:val="000A08F2"/>
    <w:rsid w:val="000A0B0D"/>
    <w:rsid w:val="000A0DDA"/>
    <w:rsid w:val="000A14D2"/>
    <w:rsid w:val="000A1BBA"/>
    <w:rsid w:val="000A2007"/>
    <w:rsid w:val="000A22FE"/>
    <w:rsid w:val="000A3026"/>
    <w:rsid w:val="000A3955"/>
    <w:rsid w:val="000A3E47"/>
    <w:rsid w:val="000A3F30"/>
    <w:rsid w:val="000A4529"/>
    <w:rsid w:val="000A4FF9"/>
    <w:rsid w:val="000A5290"/>
    <w:rsid w:val="000A57F7"/>
    <w:rsid w:val="000A7088"/>
    <w:rsid w:val="000A7D7E"/>
    <w:rsid w:val="000B13C4"/>
    <w:rsid w:val="000B17EF"/>
    <w:rsid w:val="000B18E5"/>
    <w:rsid w:val="000B28FE"/>
    <w:rsid w:val="000B32C2"/>
    <w:rsid w:val="000B5AF6"/>
    <w:rsid w:val="000B65C1"/>
    <w:rsid w:val="000B67A6"/>
    <w:rsid w:val="000B72EF"/>
    <w:rsid w:val="000C0CFC"/>
    <w:rsid w:val="000C0D1D"/>
    <w:rsid w:val="000C2121"/>
    <w:rsid w:val="000C247F"/>
    <w:rsid w:val="000C2A3B"/>
    <w:rsid w:val="000C33B5"/>
    <w:rsid w:val="000C352B"/>
    <w:rsid w:val="000C499D"/>
    <w:rsid w:val="000C55FF"/>
    <w:rsid w:val="000C670B"/>
    <w:rsid w:val="000C6CFE"/>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2F5"/>
    <w:rsid w:val="000E6691"/>
    <w:rsid w:val="000E6D6D"/>
    <w:rsid w:val="000E76A9"/>
    <w:rsid w:val="000E7BA7"/>
    <w:rsid w:val="000E7C0B"/>
    <w:rsid w:val="000F04B5"/>
    <w:rsid w:val="000F0D98"/>
    <w:rsid w:val="000F0ED2"/>
    <w:rsid w:val="000F1182"/>
    <w:rsid w:val="000F14BF"/>
    <w:rsid w:val="000F1BA4"/>
    <w:rsid w:val="000F2A25"/>
    <w:rsid w:val="000F3082"/>
    <w:rsid w:val="000F3485"/>
    <w:rsid w:val="000F4CAC"/>
    <w:rsid w:val="000F57B2"/>
    <w:rsid w:val="000F5FE3"/>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A95"/>
    <w:rsid w:val="00122D5F"/>
    <w:rsid w:val="001234DB"/>
    <w:rsid w:val="001236B8"/>
    <w:rsid w:val="00123CD0"/>
    <w:rsid w:val="00123ED0"/>
    <w:rsid w:val="00124413"/>
    <w:rsid w:val="001249F8"/>
    <w:rsid w:val="00124C7D"/>
    <w:rsid w:val="001253A9"/>
    <w:rsid w:val="0012574A"/>
    <w:rsid w:val="00125B5C"/>
    <w:rsid w:val="00125DA4"/>
    <w:rsid w:val="0012617E"/>
    <w:rsid w:val="00126B40"/>
    <w:rsid w:val="00126D0F"/>
    <w:rsid w:val="00127550"/>
    <w:rsid w:val="001302F4"/>
    <w:rsid w:val="00130788"/>
    <w:rsid w:val="00130CE3"/>
    <w:rsid w:val="00131152"/>
    <w:rsid w:val="00131234"/>
    <w:rsid w:val="0013352E"/>
    <w:rsid w:val="0013364A"/>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CA4"/>
    <w:rsid w:val="001505E6"/>
    <w:rsid w:val="00150630"/>
    <w:rsid w:val="00150EE3"/>
    <w:rsid w:val="0015128F"/>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910"/>
    <w:rsid w:val="001A7B6C"/>
    <w:rsid w:val="001B085D"/>
    <w:rsid w:val="001B100F"/>
    <w:rsid w:val="001B1419"/>
    <w:rsid w:val="001B169A"/>
    <w:rsid w:val="001B1B3E"/>
    <w:rsid w:val="001B2289"/>
    <w:rsid w:val="001B246C"/>
    <w:rsid w:val="001B2610"/>
    <w:rsid w:val="001B2694"/>
    <w:rsid w:val="001B2C7A"/>
    <w:rsid w:val="001B3025"/>
    <w:rsid w:val="001B3A9F"/>
    <w:rsid w:val="001B3E07"/>
    <w:rsid w:val="001B3E43"/>
    <w:rsid w:val="001B5DDF"/>
    <w:rsid w:val="001B5EF0"/>
    <w:rsid w:val="001B6287"/>
    <w:rsid w:val="001C020A"/>
    <w:rsid w:val="001C0367"/>
    <w:rsid w:val="001C0A50"/>
    <w:rsid w:val="001C1836"/>
    <w:rsid w:val="001C1DA3"/>
    <w:rsid w:val="001C2ACB"/>
    <w:rsid w:val="001C2BE8"/>
    <w:rsid w:val="001C30C6"/>
    <w:rsid w:val="001C3709"/>
    <w:rsid w:val="001C376E"/>
    <w:rsid w:val="001C38BE"/>
    <w:rsid w:val="001C3982"/>
    <w:rsid w:val="001C3D8C"/>
    <w:rsid w:val="001C6237"/>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6B9"/>
    <w:rsid w:val="001F6AD1"/>
    <w:rsid w:val="001F6C20"/>
    <w:rsid w:val="001F6C2C"/>
    <w:rsid w:val="001F734F"/>
    <w:rsid w:val="00200EBB"/>
    <w:rsid w:val="0020118B"/>
    <w:rsid w:val="002011D4"/>
    <w:rsid w:val="002012F7"/>
    <w:rsid w:val="00201583"/>
    <w:rsid w:val="00201660"/>
    <w:rsid w:val="00201ABC"/>
    <w:rsid w:val="00202B0B"/>
    <w:rsid w:val="002040FA"/>
    <w:rsid w:val="00204B63"/>
    <w:rsid w:val="00205ABB"/>
    <w:rsid w:val="00206104"/>
    <w:rsid w:val="00206106"/>
    <w:rsid w:val="00206244"/>
    <w:rsid w:val="0020633C"/>
    <w:rsid w:val="0021046E"/>
    <w:rsid w:val="00211C44"/>
    <w:rsid w:val="00212FD0"/>
    <w:rsid w:val="00213130"/>
    <w:rsid w:val="00213E83"/>
    <w:rsid w:val="00214605"/>
    <w:rsid w:val="00215044"/>
    <w:rsid w:val="00215767"/>
    <w:rsid w:val="002164F4"/>
    <w:rsid w:val="0021686B"/>
    <w:rsid w:val="002169E8"/>
    <w:rsid w:val="00216C78"/>
    <w:rsid w:val="00217610"/>
    <w:rsid w:val="00217A09"/>
    <w:rsid w:val="00220199"/>
    <w:rsid w:val="00220A88"/>
    <w:rsid w:val="0022142E"/>
    <w:rsid w:val="00222840"/>
    <w:rsid w:val="002242A3"/>
    <w:rsid w:val="00226050"/>
    <w:rsid w:val="00226FF9"/>
    <w:rsid w:val="0023097D"/>
    <w:rsid w:val="0023140C"/>
    <w:rsid w:val="00235AF0"/>
    <w:rsid w:val="00235F39"/>
    <w:rsid w:val="00236CAC"/>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51"/>
    <w:rsid w:val="00245FD5"/>
    <w:rsid w:val="00246312"/>
    <w:rsid w:val="00250C79"/>
    <w:rsid w:val="00250E5E"/>
    <w:rsid w:val="00250E78"/>
    <w:rsid w:val="002511DA"/>
    <w:rsid w:val="00251D75"/>
    <w:rsid w:val="002527FC"/>
    <w:rsid w:val="00252859"/>
    <w:rsid w:val="00253B79"/>
    <w:rsid w:val="00254015"/>
    <w:rsid w:val="00254700"/>
    <w:rsid w:val="00254DD9"/>
    <w:rsid w:val="0025595D"/>
    <w:rsid w:val="00255AE9"/>
    <w:rsid w:val="00256143"/>
    <w:rsid w:val="00256693"/>
    <w:rsid w:val="00257785"/>
    <w:rsid w:val="00260376"/>
    <w:rsid w:val="00260BFD"/>
    <w:rsid w:val="0026157A"/>
    <w:rsid w:val="0026176B"/>
    <w:rsid w:val="00261B79"/>
    <w:rsid w:val="00262180"/>
    <w:rsid w:val="0026483B"/>
    <w:rsid w:val="00266478"/>
    <w:rsid w:val="00266891"/>
    <w:rsid w:val="00267670"/>
    <w:rsid w:val="00267B99"/>
    <w:rsid w:val="00271732"/>
    <w:rsid w:val="00271A9E"/>
    <w:rsid w:val="00271D39"/>
    <w:rsid w:val="00273A23"/>
    <w:rsid w:val="00273F90"/>
    <w:rsid w:val="002741DB"/>
    <w:rsid w:val="00274FD1"/>
    <w:rsid w:val="00275A83"/>
    <w:rsid w:val="00277834"/>
    <w:rsid w:val="00282755"/>
    <w:rsid w:val="00282ACF"/>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4460"/>
    <w:rsid w:val="002A4A60"/>
    <w:rsid w:val="002A5281"/>
    <w:rsid w:val="002A5378"/>
    <w:rsid w:val="002A5456"/>
    <w:rsid w:val="002A5523"/>
    <w:rsid w:val="002A5BF7"/>
    <w:rsid w:val="002A5DD6"/>
    <w:rsid w:val="002A63D5"/>
    <w:rsid w:val="002A71B1"/>
    <w:rsid w:val="002A7B09"/>
    <w:rsid w:val="002A7F12"/>
    <w:rsid w:val="002B046D"/>
    <w:rsid w:val="002B0D93"/>
    <w:rsid w:val="002B12BE"/>
    <w:rsid w:val="002B2090"/>
    <w:rsid w:val="002B29DD"/>
    <w:rsid w:val="002B2A5D"/>
    <w:rsid w:val="002B2E7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5E31"/>
    <w:rsid w:val="002D5F2D"/>
    <w:rsid w:val="002D634D"/>
    <w:rsid w:val="002D6692"/>
    <w:rsid w:val="002D68EA"/>
    <w:rsid w:val="002D7D7E"/>
    <w:rsid w:val="002E1478"/>
    <w:rsid w:val="002E154F"/>
    <w:rsid w:val="002E16FA"/>
    <w:rsid w:val="002E173E"/>
    <w:rsid w:val="002E17EE"/>
    <w:rsid w:val="002E3180"/>
    <w:rsid w:val="002E40C8"/>
    <w:rsid w:val="002E4CE8"/>
    <w:rsid w:val="002E51B5"/>
    <w:rsid w:val="002E699C"/>
    <w:rsid w:val="002E76BC"/>
    <w:rsid w:val="002E7812"/>
    <w:rsid w:val="002F023B"/>
    <w:rsid w:val="002F0BC7"/>
    <w:rsid w:val="002F11D2"/>
    <w:rsid w:val="002F261A"/>
    <w:rsid w:val="002F284C"/>
    <w:rsid w:val="002F2A41"/>
    <w:rsid w:val="002F2EC8"/>
    <w:rsid w:val="002F34D9"/>
    <w:rsid w:val="002F35D6"/>
    <w:rsid w:val="002F3E54"/>
    <w:rsid w:val="002F431A"/>
    <w:rsid w:val="002F4E92"/>
    <w:rsid w:val="002F5200"/>
    <w:rsid w:val="002F56E2"/>
    <w:rsid w:val="002F5A6C"/>
    <w:rsid w:val="002F698E"/>
    <w:rsid w:val="002F6ADE"/>
    <w:rsid w:val="002F7915"/>
    <w:rsid w:val="003000A6"/>
    <w:rsid w:val="0030050A"/>
    <w:rsid w:val="00300A87"/>
    <w:rsid w:val="00300DC8"/>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3B8F"/>
    <w:rsid w:val="00314C4B"/>
    <w:rsid w:val="00315475"/>
    <w:rsid w:val="003163F9"/>
    <w:rsid w:val="00316527"/>
    <w:rsid w:val="00316543"/>
    <w:rsid w:val="003166F5"/>
    <w:rsid w:val="00316735"/>
    <w:rsid w:val="00316C6D"/>
    <w:rsid w:val="00316CCE"/>
    <w:rsid w:val="003179DD"/>
    <w:rsid w:val="00320E8D"/>
    <w:rsid w:val="00321C12"/>
    <w:rsid w:val="00321FCF"/>
    <w:rsid w:val="0032327F"/>
    <w:rsid w:val="00323948"/>
    <w:rsid w:val="00324269"/>
    <w:rsid w:val="00324291"/>
    <w:rsid w:val="0032516C"/>
    <w:rsid w:val="003258AD"/>
    <w:rsid w:val="00326866"/>
    <w:rsid w:val="00327260"/>
    <w:rsid w:val="0032729F"/>
    <w:rsid w:val="003272EF"/>
    <w:rsid w:val="00327968"/>
    <w:rsid w:val="00330B11"/>
    <w:rsid w:val="00331469"/>
    <w:rsid w:val="00332009"/>
    <w:rsid w:val="00332193"/>
    <w:rsid w:val="00332B8E"/>
    <w:rsid w:val="003330D2"/>
    <w:rsid w:val="00333416"/>
    <w:rsid w:val="003337CD"/>
    <w:rsid w:val="00333AB3"/>
    <w:rsid w:val="0033450D"/>
    <w:rsid w:val="00334ECE"/>
    <w:rsid w:val="003357FA"/>
    <w:rsid w:val="0033682F"/>
    <w:rsid w:val="0033684D"/>
    <w:rsid w:val="00337599"/>
    <w:rsid w:val="00340768"/>
    <w:rsid w:val="00342324"/>
    <w:rsid w:val="003427EE"/>
    <w:rsid w:val="003427F0"/>
    <w:rsid w:val="00343736"/>
    <w:rsid w:val="003438C4"/>
    <w:rsid w:val="00343A09"/>
    <w:rsid w:val="00343C36"/>
    <w:rsid w:val="00343CBF"/>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460"/>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67A31"/>
    <w:rsid w:val="003702E5"/>
    <w:rsid w:val="00370501"/>
    <w:rsid w:val="00371BF2"/>
    <w:rsid w:val="003721F5"/>
    <w:rsid w:val="00372559"/>
    <w:rsid w:val="0037298A"/>
    <w:rsid w:val="00372EE9"/>
    <w:rsid w:val="003745FD"/>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25B"/>
    <w:rsid w:val="00396D10"/>
    <w:rsid w:val="00396F48"/>
    <w:rsid w:val="0039701C"/>
    <w:rsid w:val="0039768F"/>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336"/>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2D31"/>
    <w:rsid w:val="003D452E"/>
    <w:rsid w:val="003D4AF7"/>
    <w:rsid w:val="003D5A15"/>
    <w:rsid w:val="003D6541"/>
    <w:rsid w:val="003D7023"/>
    <w:rsid w:val="003D7059"/>
    <w:rsid w:val="003E050F"/>
    <w:rsid w:val="003E16DA"/>
    <w:rsid w:val="003E229A"/>
    <w:rsid w:val="003E38E6"/>
    <w:rsid w:val="003E3AC8"/>
    <w:rsid w:val="003E3FEB"/>
    <w:rsid w:val="003E43A7"/>
    <w:rsid w:val="003E5151"/>
    <w:rsid w:val="003E53EB"/>
    <w:rsid w:val="003E5875"/>
    <w:rsid w:val="003E5BD4"/>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B62"/>
    <w:rsid w:val="00402C79"/>
    <w:rsid w:val="004034C2"/>
    <w:rsid w:val="00403694"/>
    <w:rsid w:val="0040473C"/>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ECF"/>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E1F"/>
    <w:rsid w:val="004411A0"/>
    <w:rsid w:val="00441C4E"/>
    <w:rsid w:val="0044295E"/>
    <w:rsid w:val="00443216"/>
    <w:rsid w:val="00443859"/>
    <w:rsid w:val="00443B0A"/>
    <w:rsid w:val="00443CF9"/>
    <w:rsid w:val="004455C2"/>
    <w:rsid w:val="00446F03"/>
    <w:rsid w:val="004470F5"/>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1B1"/>
    <w:rsid w:val="004624CE"/>
    <w:rsid w:val="00463A20"/>
    <w:rsid w:val="00466617"/>
    <w:rsid w:val="00466DC3"/>
    <w:rsid w:val="00467342"/>
    <w:rsid w:val="004707BD"/>
    <w:rsid w:val="00470809"/>
    <w:rsid w:val="00470A3B"/>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1549"/>
    <w:rsid w:val="00483248"/>
    <w:rsid w:val="004837E1"/>
    <w:rsid w:val="00483830"/>
    <w:rsid w:val="00483D86"/>
    <w:rsid w:val="00483EEF"/>
    <w:rsid w:val="00484195"/>
    <w:rsid w:val="004851BB"/>
    <w:rsid w:val="0048534E"/>
    <w:rsid w:val="004856A5"/>
    <w:rsid w:val="00485DD2"/>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58E0"/>
    <w:rsid w:val="00495AFF"/>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8F9"/>
    <w:rsid w:val="004A4FF3"/>
    <w:rsid w:val="004A597A"/>
    <w:rsid w:val="004A60DB"/>
    <w:rsid w:val="004A6934"/>
    <w:rsid w:val="004A6C40"/>
    <w:rsid w:val="004A6CE8"/>
    <w:rsid w:val="004A7038"/>
    <w:rsid w:val="004A77CE"/>
    <w:rsid w:val="004B0709"/>
    <w:rsid w:val="004B0780"/>
    <w:rsid w:val="004B1339"/>
    <w:rsid w:val="004B1678"/>
    <w:rsid w:val="004B18CB"/>
    <w:rsid w:val="004B1D07"/>
    <w:rsid w:val="004B216E"/>
    <w:rsid w:val="004B227D"/>
    <w:rsid w:val="004B26ED"/>
    <w:rsid w:val="004B284F"/>
    <w:rsid w:val="004B4572"/>
    <w:rsid w:val="004B4DB9"/>
    <w:rsid w:val="004B4DF0"/>
    <w:rsid w:val="004B5D44"/>
    <w:rsid w:val="004B601C"/>
    <w:rsid w:val="004B63B0"/>
    <w:rsid w:val="004C03F1"/>
    <w:rsid w:val="004C1291"/>
    <w:rsid w:val="004C19E7"/>
    <w:rsid w:val="004C1AE3"/>
    <w:rsid w:val="004C1CA1"/>
    <w:rsid w:val="004C251B"/>
    <w:rsid w:val="004C2875"/>
    <w:rsid w:val="004C2B91"/>
    <w:rsid w:val="004C2C72"/>
    <w:rsid w:val="004C2EC2"/>
    <w:rsid w:val="004C32E3"/>
    <w:rsid w:val="004C438E"/>
    <w:rsid w:val="004C4FF7"/>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77B"/>
    <w:rsid w:val="004D3940"/>
    <w:rsid w:val="004D3B3A"/>
    <w:rsid w:val="004D4604"/>
    <w:rsid w:val="004D4BD9"/>
    <w:rsid w:val="004D52E3"/>
    <w:rsid w:val="004D551B"/>
    <w:rsid w:val="004D585D"/>
    <w:rsid w:val="004D5F23"/>
    <w:rsid w:val="004D6B27"/>
    <w:rsid w:val="004D7869"/>
    <w:rsid w:val="004D7A4D"/>
    <w:rsid w:val="004E07D9"/>
    <w:rsid w:val="004E1018"/>
    <w:rsid w:val="004E13C3"/>
    <w:rsid w:val="004E15AA"/>
    <w:rsid w:val="004E1677"/>
    <w:rsid w:val="004E1CEE"/>
    <w:rsid w:val="004E2C85"/>
    <w:rsid w:val="004E3336"/>
    <w:rsid w:val="004E3399"/>
    <w:rsid w:val="004E3872"/>
    <w:rsid w:val="004E3987"/>
    <w:rsid w:val="004E4B12"/>
    <w:rsid w:val="004E598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4D34"/>
    <w:rsid w:val="004F58BE"/>
    <w:rsid w:val="004F61AE"/>
    <w:rsid w:val="004F6646"/>
    <w:rsid w:val="004F75B3"/>
    <w:rsid w:val="004F7855"/>
    <w:rsid w:val="004F7FDF"/>
    <w:rsid w:val="005005BE"/>
    <w:rsid w:val="00500917"/>
    <w:rsid w:val="00500A42"/>
    <w:rsid w:val="00501BC5"/>
    <w:rsid w:val="005023CA"/>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17B49"/>
    <w:rsid w:val="005216EA"/>
    <w:rsid w:val="00521B48"/>
    <w:rsid w:val="00521C91"/>
    <w:rsid w:val="005227A2"/>
    <w:rsid w:val="00522A4B"/>
    <w:rsid w:val="00524154"/>
    <w:rsid w:val="005267B7"/>
    <w:rsid w:val="005314EE"/>
    <w:rsid w:val="00531BCA"/>
    <w:rsid w:val="00532E69"/>
    <w:rsid w:val="005338F0"/>
    <w:rsid w:val="00534C64"/>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3"/>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865"/>
    <w:rsid w:val="00565C3E"/>
    <w:rsid w:val="00565F7C"/>
    <w:rsid w:val="005662DB"/>
    <w:rsid w:val="00566704"/>
    <w:rsid w:val="00566EA1"/>
    <w:rsid w:val="00566F12"/>
    <w:rsid w:val="00567C5F"/>
    <w:rsid w:val="005704AE"/>
    <w:rsid w:val="00570982"/>
    <w:rsid w:val="00571837"/>
    <w:rsid w:val="00571EAD"/>
    <w:rsid w:val="005721AF"/>
    <w:rsid w:val="005721EE"/>
    <w:rsid w:val="00572BE2"/>
    <w:rsid w:val="00572D22"/>
    <w:rsid w:val="00573258"/>
    <w:rsid w:val="0057337B"/>
    <w:rsid w:val="00573499"/>
    <w:rsid w:val="00573671"/>
    <w:rsid w:val="005738DB"/>
    <w:rsid w:val="005739AC"/>
    <w:rsid w:val="00575737"/>
    <w:rsid w:val="005766D1"/>
    <w:rsid w:val="00576B0B"/>
    <w:rsid w:val="0057717B"/>
    <w:rsid w:val="0057727C"/>
    <w:rsid w:val="005778E8"/>
    <w:rsid w:val="00577D18"/>
    <w:rsid w:val="005815BB"/>
    <w:rsid w:val="005817FB"/>
    <w:rsid w:val="0058185F"/>
    <w:rsid w:val="00581965"/>
    <w:rsid w:val="00582234"/>
    <w:rsid w:val="0058404E"/>
    <w:rsid w:val="00585024"/>
    <w:rsid w:val="00585125"/>
    <w:rsid w:val="0058560B"/>
    <w:rsid w:val="00585D07"/>
    <w:rsid w:val="0058650C"/>
    <w:rsid w:val="00587A97"/>
    <w:rsid w:val="00590641"/>
    <w:rsid w:val="00590A6F"/>
    <w:rsid w:val="0059104E"/>
    <w:rsid w:val="005920BD"/>
    <w:rsid w:val="00592D32"/>
    <w:rsid w:val="005940E1"/>
    <w:rsid w:val="005941CC"/>
    <w:rsid w:val="005975D1"/>
    <w:rsid w:val="005A05C9"/>
    <w:rsid w:val="005A06AD"/>
    <w:rsid w:val="005A119F"/>
    <w:rsid w:val="005A19B3"/>
    <w:rsid w:val="005A1FC0"/>
    <w:rsid w:val="005A2C97"/>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B7552"/>
    <w:rsid w:val="005C04EF"/>
    <w:rsid w:val="005C101B"/>
    <w:rsid w:val="005C1745"/>
    <w:rsid w:val="005C1C08"/>
    <w:rsid w:val="005C2181"/>
    <w:rsid w:val="005C2276"/>
    <w:rsid w:val="005C2679"/>
    <w:rsid w:val="005C384A"/>
    <w:rsid w:val="005C3858"/>
    <w:rsid w:val="005C3AA9"/>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998"/>
    <w:rsid w:val="005D1C8B"/>
    <w:rsid w:val="005D2F97"/>
    <w:rsid w:val="005D3338"/>
    <w:rsid w:val="005D3BE5"/>
    <w:rsid w:val="005D48DB"/>
    <w:rsid w:val="005D4936"/>
    <w:rsid w:val="005D5D89"/>
    <w:rsid w:val="005D60A6"/>
    <w:rsid w:val="005D6F36"/>
    <w:rsid w:val="005D6FE2"/>
    <w:rsid w:val="005D7879"/>
    <w:rsid w:val="005D7B5F"/>
    <w:rsid w:val="005E118C"/>
    <w:rsid w:val="005E1D52"/>
    <w:rsid w:val="005E1E86"/>
    <w:rsid w:val="005E49BE"/>
    <w:rsid w:val="005E4FDA"/>
    <w:rsid w:val="005E5356"/>
    <w:rsid w:val="005E6E38"/>
    <w:rsid w:val="005E7112"/>
    <w:rsid w:val="005E79B1"/>
    <w:rsid w:val="005E7C13"/>
    <w:rsid w:val="005F1346"/>
    <w:rsid w:val="005F1414"/>
    <w:rsid w:val="005F279A"/>
    <w:rsid w:val="005F2C0F"/>
    <w:rsid w:val="005F3AAF"/>
    <w:rsid w:val="005F3CA0"/>
    <w:rsid w:val="005F3EDF"/>
    <w:rsid w:val="005F439F"/>
    <w:rsid w:val="005F4779"/>
    <w:rsid w:val="005F4EF3"/>
    <w:rsid w:val="005F53C8"/>
    <w:rsid w:val="005F56B3"/>
    <w:rsid w:val="005F63F1"/>
    <w:rsid w:val="005F6559"/>
    <w:rsid w:val="005F688F"/>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0E"/>
    <w:rsid w:val="00605537"/>
    <w:rsid w:val="00606590"/>
    <w:rsid w:val="00606A9D"/>
    <w:rsid w:val="00606AD5"/>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79E6"/>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0F2A"/>
    <w:rsid w:val="006319DB"/>
    <w:rsid w:val="006325A2"/>
    <w:rsid w:val="00632F1D"/>
    <w:rsid w:val="00633558"/>
    <w:rsid w:val="006341E9"/>
    <w:rsid w:val="006346BF"/>
    <w:rsid w:val="00634BC6"/>
    <w:rsid w:val="00634FCD"/>
    <w:rsid w:val="00635168"/>
    <w:rsid w:val="00635C12"/>
    <w:rsid w:val="00636E30"/>
    <w:rsid w:val="00636F04"/>
    <w:rsid w:val="006377B9"/>
    <w:rsid w:val="00637919"/>
    <w:rsid w:val="006404CE"/>
    <w:rsid w:val="006406ED"/>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6079"/>
    <w:rsid w:val="00656C6D"/>
    <w:rsid w:val="0065700A"/>
    <w:rsid w:val="00657210"/>
    <w:rsid w:val="00657769"/>
    <w:rsid w:val="00657A10"/>
    <w:rsid w:val="00657D58"/>
    <w:rsid w:val="00660153"/>
    <w:rsid w:val="00662566"/>
    <w:rsid w:val="006627FC"/>
    <w:rsid w:val="00663308"/>
    <w:rsid w:val="00663522"/>
    <w:rsid w:val="00663F20"/>
    <w:rsid w:val="006641A8"/>
    <w:rsid w:val="006665B7"/>
    <w:rsid w:val="00671416"/>
    <w:rsid w:val="0067174E"/>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9D6"/>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3DDB"/>
    <w:rsid w:val="006B5702"/>
    <w:rsid w:val="006B5754"/>
    <w:rsid w:val="006B577A"/>
    <w:rsid w:val="006B5A94"/>
    <w:rsid w:val="006B5FE0"/>
    <w:rsid w:val="006B7190"/>
    <w:rsid w:val="006B7F96"/>
    <w:rsid w:val="006C107B"/>
    <w:rsid w:val="006C1FCE"/>
    <w:rsid w:val="006C293F"/>
    <w:rsid w:val="006C37C6"/>
    <w:rsid w:val="006C3A9B"/>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1A2"/>
    <w:rsid w:val="006E3480"/>
    <w:rsid w:val="006E46C2"/>
    <w:rsid w:val="006E496C"/>
    <w:rsid w:val="006E4AE7"/>
    <w:rsid w:val="006E6775"/>
    <w:rsid w:val="006E6E7B"/>
    <w:rsid w:val="006F0451"/>
    <w:rsid w:val="006F0FE4"/>
    <w:rsid w:val="006F120D"/>
    <w:rsid w:val="006F1278"/>
    <w:rsid w:val="006F144D"/>
    <w:rsid w:val="006F1692"/>
    <w:rsid w:val="006F1B4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6FA9"/>
    <w:rsid w:val="007178DF"/>
    <w:rsid w:val="007208B2"/>
    <w:rsid w:val="00720D2A"/>
    <w:rsid w:val="007217B2"/>
    <w:rsid w:val="007220C9"/>
    <w:rsid w:val="0072257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74A"/>
    <w:rsid w:val="00744E4F"/>
    <w:rsid w:val="00745019"/>
    <w:rsid w:val="0074536D"/>
    <w:rsid w:val="00745EDD"/>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138"/>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489"/>
    <w:rsid w:val="00797C04"/>
    <w:rsid w:val="007A011B"/>
    <w:rsid w:val="007A0499"/>
    <w:rsid w:val="007A0D08"/>
    <w:rsid w:val="007A24B7"/>
    <w:rsid w:val="007A26A6"/>
    <w:rsid w:val="007A2724"/>
    <w:rsid w:val="007A32D2"/>
    <w:rsid w:val="007A33C9"/>
    <w:rsid w:val="007A341D"/>
    <w:rsid w:val="007A40F5"/>
    <w:rsid w:val="007A4F62"/>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1B2"/>
    <w:rsid w:val="007C02D8"/>
    <w:rsid w:val="007C126D"/>
    <w:rsid w:val="007C21BC"/>
    <w:rsid w:val="007C3364"/>
    <w:rsid w:val="007C4674"/>
    <w:rsid w:val="007C6AF3"/>
    <w:rsid w:val="007C6CB9"/>
    <w:rsid w:val="007C7370"/>
    <w:rsid w:val="007C75E5"/>
    <w:rsid w:val="007C7691"/>
    <w:rsid w:val="007C7F60"/>
    <w:rsid w:val="007D0940"/>
    <w:rsid w:val="007D2067"/>
    <w:rsid w:val="007D23B2"/>
    <w:rsid w:val="007D249C"/>
    <w:rsid w:val="007D2EF7"/>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60B7"/>
    <w:rsid w:val="007E7B87"/>
    <w:rsid w:val="007F02EB"/>
    <w:rsid w:val="007F0D3B"/>
    <w:rsid w:val="007F119A"/>
    <w:rsid w:val="007F38C1"/>
    <w:rsid w:val="007F39B3"/>
    <w:rsid w:val="007F426A"/>
    <w:rsid w:val="007F5977"/>
    <w:rsid w:val="007F6132"/>
    <w:rsid w:val="007F67BD"/>
    <w:rsid w:val="007F7058"/>
    <w:rsid w:val="007F7534"/>
    <w:rsid w:val="007F7A89"/>
    <w:rsid w:val="007F7C9C"/>
    <w:rsid w:val="00800036"/>
    <w:rsid w:val="008019B4"/>
    <w:rsid w:val="0080240C"/>
    <w:rsid w:val="00802F00"/>
    <w:rsid w:val="00802F7E"/>
    <w:rsid w:val="008037E1"/>
    <w:rsid w:val="008039EF"/>
    <w:rsid w:val="00803F95"/>
    <w:rsid w:val="00804F4E"/>
    <w:rsid w:val="00805168"/>
    <w:rsid w:val="0080547D"/>
    <w:rsid w:val="00805BEB"/>
    <w:rsid w:val="00806211"/>
    <w:rsid w:val="0080640B"/>
    <w:rsid w:val="00806609"/>
    <w:rsid w:val="008067DF"/>
    <w:rsid w:val="00806A55"/>
    <w:rsid w:val="00806B13"/>
    <w:rsid w:val="00807635"/>
    <w:rsid w:val="00807923"/>
    <w:rsid w:val="00807C31"/>
    <w:rsid w:val="00807CF1"/>
    <w:rsid w:val="00810C39"/>
    <w:rsid w:val="00810F0F"/>
    <w:rsid w:val="008111D2"/>
    <w:rsid w:val="008125E7"/>
    <w:rsid w:val="008138DA"/>
    <w:rsid w:val="008138DF"/>
    <w:rsid w:val="00813D80"/>
    <w:rsid w:val="00815CCC"/>
    <w:rsid w:val="008169DE"/>
    <w:rsid w:val="00816F05"/>
    <w:rsid w:val="00820FC8"/>
    <w:rsid w:val="0082111B"/>
    <w:rsid w:val="00821944"/>
    <w:rsid w:val="008220DF"/>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51B"/>
    <w:rsid w:val="00837EE9"/>
    <w:rsid w:val="0084081A"/>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31A"/>
    <w:rsid w:val="00856483"/>
    <w:rsid w:val="00857C57"/>
    <w:rsid w:val="00857D32"/>
    <w:rsid w:val="00860B92"/>
    <w:rsid w:val="008614ED"/>
    <w:rsid w:val="00861842"/>
    <w:rsid w:val="00861911"/>
    <w:rsid w:val="008619AC"/>
    <w:rsid w:val="008629F9"/>
    <w:rsid w:val="00863567"/>
    <w:rsid w:val="00864490"/>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5D"/>
    <w:rsid w:val="00883CFC"/>
    <w:rsid w:val="0088418A"/>
    <w:rsid w:val="00884563"/>
    <w:rsid w:val="0088462B"/>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7C3"/>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2A2"/>
    <w:rsid w:val="008B3B94"/>
    <w:rsid w:val="008B3FF4"/>
    <w:rsid w:val="008B4448"/>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2A"/>
    <w:rsid w:val="008C65E0"/>
    <w:rsid w:val="008C7515"/>
    <w:rsid w:val="008D019A"/>
    <w:rsid w:val="008D0411"/>
    <w:rsid w:val="008D0490"/>
    <w:rsid w:val="008D1240"/>
    <w:rsid w:val="008D1ABF"/>
    <w:rsid w:val="008D2700"/>
    <w:rsid w:val="008D4097"/>
    <w:rsid w:val="008D4132"/>
    <w:rsid w:val="008D5095"/>
    <w:rsid w:val="008D5397"/>
    <w:rsid w:val="008D5C12"/>
    <w:rsid w:val="008D6586"/>
    <w:rsid w:val="008E069B"/>
    <w:rsid w:val="008E0F58"/>
    <w:rsid w:val="008E137B"/>
    <w:rsid w:val="008E1C71"/>
    <w:rsid w:val="008E234F"/>
    <w:rsid w:val="008E2AAB"/>
    <w:rsid w:val="008E2C4C"/>
    <w:rsid w:val="008E35CD"/>
    <w:rsid w:val="008E35EA"/>
    <w:rsid w:val="008E3A1F"/>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4BA3"/>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5096A"/>
    <w:rsid w:val="00950AB0"/>
    <w:rsid w:val="00950FF5"/>
    <w:rsid w:val="0095136E"/>
    <w:rsid w:val="009523E8"/>
    <w:rsid w:val="009525B8"/>
    <w:rsid w:val="00952F85"/>
    <w:rsid w:val="00953753"/>
    <w:rsid w:val="00953AAF"/>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354"/>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67E73"/>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77EA8"/>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7368"/>
    <w:rsid w:val="009A7C1C"/>
    <w:rsid w:val="009A7CE1"/>
    <w:rsid w:val="009B09DA"/>
    <w:rsid w:val="009B1865"/>
    <w:rsid w:val="009B1EF0"/>
    <w:rsid w:val="009B2CF1"/>
    <w:rsid w:val="009B2D72"/>
    <w:rsid w:val="009B2E96"/>
    <w:rsid w:val="009B3938"/>
    <w:rsid w:val="009B3A69"/>
    <w:rsid w:val="009C05C1"/>
    <w:rsid w:val="009C06BA"/>
    <w:rsid w:val="009C0AB1"/>
    <w:rsid w:val="009C142A"/>
    <w:rsid w:val="009C150C"/>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1ABC"/>
    <w:rsid w:val="009D216C"/>
    <w:rsid w:val="009D217D"/>
    <w:rsid w:val="009D313B"/>
    <w:rsid w:val="009D333F"/>
    <w:rsid w:val="009D35F5"/>
    <w:rsid w:val="009D3730"/>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C21"/>
    <w:rsid w:val="009E2F6E"/>
    <w:rsid w:val="009E2FBD"/>
    <w:rsid w:val="009E338D"/>
    <w:rsid w:val="009E4B24"/>
    <w:rsid w:val="009E4E17"/>
    <w:rsid w:val="009E53F4"/>
    <w:rsid w:val="009E5E42"/>
    <w:rsid w:val="009E6169"/>
    <w:rsid w:val="009E62C7"/>
    <w:rsid w:val="009E703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C54"/>
    <w:rsid w:val="00A02D0D"/>
    <w:rsid w:val="00A038A1"/>
    <w:rsid w:val="00A04265"/>
    <w:rsid w:val="00A042D6"/>
    <w:rsid w:val="00A048DD"/>
    <w:rsid w:val="00A05E5E"/>
    <w:rsid w:val="00A05FF3"/>
    <w:rsid w:val="00A07AA2"/>
    <w:rsid w:val="00A102D7"/>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55D"/>
    <w:rsid w:val="00A23D7F"/>
    <w:rsid w:val="00A24929"/>
    <w:rsid w:val="00A2496C"/>
    <w:rsid w:val="00A257F5"/>
    <w:rsid w:val="00A26A6F"/>
    <w:rsid w:val="00A26D5D"/>
    <w:rsid w:val="00A26DCD"/>
    <w:rsid w:val="00A27414"/>
    <w:rsid w:val="00A278B9"/>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3987"/>
    <w:rsid w:val="00A441DD"/>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01A"/>
    <w:rsid w:val="00A52C92"/>
    <w:rsid w:val="00A5349E"/>
    <w:rsid w:val="00A557FC"/>
    <w:rsid w:val="00A55EF7"/>
    <w:rsid w:val="00A56761"/>
    <w:rsid w:val="00A56B71"/>
    <w:rsid w:val="00A57144"/>
    <w:rsid w:val="00A57828"/>
    <w:rsid w:val="00A60AA1"/>
    <w:rsid w:val="00A62CA2"/>
    <w:rsid w:val="00A6379B"/>
    <w:rsid w:val="00A641D7"/>
    <w:rsid w:val="00A646D2"/>
    <w:rsid w:val="00A6472B"/>
    <w:rsid w:val="00A64B00"/>
    <w:rsid w:val="00A64B0A"/>
    <w:rsid w:val="00A65C47"/>
    <w:rsid w:val="00A67EE1"/>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B4F"/>
    <w:rsid w:val="00A83EE9"/>
    <w:rsid w:val="00A849E5"/>
    <w:rsid w:val="00A84B03"/>
    <w:rsid w:val="00A852CB"/>
    <w:rsid w:val="00A86F03"/>
    <w:rsid w:val="00A87BEF"/>
    <w:rsid w:val="00A87CE4"/>
    <w:rsid w:val="00A900BD"/>
    <w:rsid w:val="00A90952"/>
    <w:rsid w:val="00A90B2C"/>
    <w:rsid w:val="00A911F1"/>
    <w:rsid w:val="00A91207"/>
    <w:rsid w:val="00A912C0"/>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523B"/>
    <w:rsid w:val="00AB5316"/>
    <w:rsid w:val="00AB5355"/>
    <w:rsid w:val="00AB5444"/>
    <w:rsid w:val="00AB5D18"/>
    <w:rsid w:val="00AB6420"/>
    <w:rsid w:val="00AC3004"/>
    <w:rsid w:val="00AC3114"/>
    <w:rsid w:val="00AC36BB"/>
    <w:rsid w:val="00AC42E0"/>
    <w:rsid w:val="00AC49F5"/>
    <w:rsid w:val="00AC502C"/>
    <w:rsid w:val="00AC58BB"/>
    <w:rsid w:val="00AC6489"/>
    <w:rsid w:val="00AC79BE"/>
    <w:rsid w:val="00AC7B23"/>
    <w:rsid w:val="00AC7B2E"/>
    <w:rsid w:val="00AD08F8"/>
    <w:rsid w:val="00AD1C19"/>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201E"/>
    <w:rsid w:val="00AF24CA"/>
    <w:rsid w:val="00AF2DA9"/>
    <w:rsid w:val="00AF3D50"/>
    <w:rsid w:val="00AF4850"/>
    <w:rsid w:val="00AF4880"/>
    <w:rsid w:val="00AF4B82"/>
    <w:rsid w:val="00AF5749"/>
    <w:rsid w:val="00AF5997"/>
    <w:rsid w:val="00AF7A85"/>
    <w:rsid w:val="00B001A8"/>
    <w:rsid w:val="00B001DE"/>
    <w:rsid w:val="00B010D7"/>
    <w:rsid w:val="00B0186C"/>
    <w:rsid w:val="00B0252D"/>
    <w:rsid w:val="00B02832"/>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81D"/>
    <w:rsid w:val="00B25DD6"/>
    <w:rsid w:val="00B2634B"/>
    <w:rsid w:val="00B26A09"/>
    <w:rsid w:val="00B27040"/>
    <w:rsid w:val="00B277CD"/>
    <w:rsid w:val="00B27C69"/>
    <w:rsid w:val="00B27F9C"/>
    <w:rsid w:val="00B304B8"/>
    <w:rsid w:val="00B30762"/>
    <w:rsid w:val="00B3110B"/>
    <w:rsid w:val="00B31817"/>
    <w:rsid w:val="00B32D2F"/>
    <w:rsid w:val="00B33307"/>
    <w:rsid w:val="00B34E90"/>
    <w:rsid w:val="00B350AB"/>
    <w:rsid w:val="00B3572C"/>
    <w:rsid w:val="00B35F63"/>
    <w:rsid w:val="00B36614"/>
    <w:rsid w:val="00B3716F"/>
    <w:rsid w:val="00B37573"/>
    <w:rsid w:val="00B377D5"/>
    <w:rsid w:val="00B379E6"/>
    <w:rsid w:val="00B37B8F"/>
    <w:rsid w:val="00B40523"/>
    <w:rsid w:val="00B40D3A"/>
    <w:rsid w:val="00B41E03"/>
    <w:rsid w:val="00B42F96"/>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1B07"/>
    <w:rsid w:val="00B5212C"/>
    <w:rsid w:val="00B52956"/>
    <w:rsid w:val="00B52F7A"/>
    <w:rsid w:val="00B53A88"/>
    <w:rsid w:val="00B5403B"/>
    <w:rsid w:val="00B5456F"/>
    <w:rsid w:val="00B55A63"/>
    <w:rsid w:val="00B564B6"/>
    <w:rsid w:val="00B56B74"/>
    <w:rsid w:val="00B56D49"/>
    <w:rsid w:val="00B6136A"/>
    <w:rsid w:val="00B61BAB"/>
    <w:rsid w:val="00B6202B"/>
    <w:rsid w:val="00B62B7A"/>
    <w:rsid w:val="00B62FA8"/>
    <w:rsid w:val="00B6489B"/>
    <w:rsid w:val="00B65A64"/>
    <w:rsid w:val="00B664F1"/>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3CE4"/>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3B01"/>
    <w:rsid w:val="00B9463E"/>
    <w:rsid w:val="00B9584C"/>
    <w:rsid w:val="00B958AA"/>
    <w:rsid w:val="00B969F4"/>
    <w:rsid w:val="00B971AC"/>
    <w:rsid w:val="00BA04C2"/>
    <w:rsid w:val="00BA0774"/>
    <w:rsid w:val="00BA0A0E"/>
    <w:rsid w:val="00BA0AF4"/>
    <w:rsid w:val="00BA1DF1"/>
    <w:rsid w:val="00BA1F1F"/>
    <w:rsid w:val="00BA20E1"/>
    <w:rsid w:val="00BA23A0"/>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A1B"/>
    <w:rsid w:val="00BB5DDE"/>
    <w:rsid w:val="00BB751F"/>
    <w:rsid w:val="00BB795C"/>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4BC1"/>
    <w:rsid w:val="00BD5ADE"/>
    <w:rsid w:val="00BD615B"/>
    <w:rsid w:val="00BE0483"/>
    <w:rsid w:val="00BE1741"/>
    <w:rsid w:val="00BE25FA"/>
    <w:rsid w:val="00BE3194"/>
    <w:rsid w:val="00BE495F"/>
    <w:rsid w:val="00BE49DD"/>
    <w:rsid w:val="00BE5EB6"/>
    <w:rsid w:val="00BE680C"/>
    <w:rsid w:val="00BE6963"/>
    <w:rsid w:val="00BE6976"/>
    <w:rsid w:val="00BE6C96"/>
    <w:rsid w:val="00BF14D0"/>
    <w:rsid w:val="00BF29BE"/>
    <w:rsid w:val="00BF2E14"/>
    <w:rsid w:val="00BF2FF0"/>
    <w:rsid w:val="00BF314E"/>
    <w:rsid w:val="00BF38E5"/>
    <w:rsid w:val="00BF3DD4"/>
    <w:rsid w:val="00BF4104"/>
    <w:rsid w:val="00BF4CE6"/>
    <w:rsid w:val="00BF5475"/>
    <w:rsid w:val="00BF5517"/>
    <w:rsid w:val="00BF5A67"/>
    <w:rsid w:val="00BF61D5"/>
    <w:rsid w:val="00BF76B4"/>
    <w:rsid w:val="00C00593"/>
    <w:rsid w:val="00C0082F"/>
    <w:rsid w:val="00C00CEF"/>
    <w:rsid w:val="00C00F13"/>
    <w:rsid w:val="00C0381F"/>
    <w:rsid w:val="00C03C17"/>
    <w:rsid w:val="00C045B4"/>
    <w:rsid w:val="00C04932"/>
    <w:rsid w:val="00C04A5C"/>
    <w:rsid w:val="00C05248"/>
    <w:rsid w:val="00C054B1"/>
    <w:rsid w:val="00C058A4"/>
    <w:rsid w:val="00C05E66"/>
    <w:rsid w:val="00C05F33"/>
    <w:rsid w:val="00C07F23"/>
    <w:rsid w:val="00C1009F"/>
    <w:rsid w:val="00C1051B"/>
    <w:rsid w:val="00C1051D"/>
    <w:rsid w:val="00C10B72"/>
    <w:rsid w:val="00C113B5"/>
    <w:rsid w:val="00C12E16"/>
    <w:rsid w:val="00C13F57"/>
    <w:rsid w:val="00C1456E"/>
    <w:rsid w:val="00C1464B"/>
    <w:rsid w:val="00C15B13"/>
    <w:rsid w:val="00C15C21"/>
    <w:rsid w:val="00C15D7A"/>
    <w:rsid w:val="00C17512"/>
    <w:rsid w:val="00C1779E"/>
    <w:rsid w:val="00C17D9B"/>
    <w:rsid w:val="00C2001F"/>
    <w:rsid w:val="00C200C2"/>
    <w:rsid w:val="00C207F6"/>
    <w:rsid w:val="00C20F94"/>
    <w:rsid w:val="00C21612"/>
    <w:rsid w:val="00C21728"/>
    <w:rsid w:val="00C22D94"/>
    <w:rsid w:val="00C22E7C"/>
    <w:rsid w:val="00C2330A"/>
    <w:rsid w:val="00C23325"/>
    <w:rsid w:val="00C23B0F"/>
    <w:rsid w:val="00C243DB"/>
    <w:rsid w:val="00C25034"/>
    <w:rsid w:val="00C25A90"/>
    <w:rsid w:val="00C30706"/>
    <w:rsid w:val="00C309E0"/>
    <w:rsid w:val="00C31853"/>
    <w:rsid w:val="00C31A76"/>
    <w:rsid w:val="00C3357E"/>
    <w:rsid w:val="00C34472"/>
    <w:rsid w:val="00C34AF1"/>
    <w:rsid w:val="00C34E5D"/>
    <w:rsid w:val="00C35003"/>
    <w:rsid w:val="00C353CA"/>
    <w:rsid w:val="00C35947"/>
    <w:rsid w:val="00C35BB0"/>
    <w:rsid w:val="00C36C80"/>
    <w:rsid w:val="00C36CD8"/>
    <w:rsid w:val="00C376BF"/>
    <w:rsid w:val="00C4020F"/>
    <w:rsid w:val="00C405C3"/>
    <w:rsid w:val="00C41C8B"/>
    <w:rsid w:val="00C43000"/>
    <w:rsid w:val="00C4575E"/>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615C"/>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0F4B"/>
    <w:rsid w:val="00C711D6"/>
    <w:rsid w:val="00C7140B"/>
    <w:rsid w:val="00C71C97"/>
    <w:rsid w:val="00C71EE2"/>
    <w:rsid w:val="00C721BE"/>
    <w:rsid w:val="00C7228C"/>
    <w:rsid w:val="00C73067"/>
    <w:rsid w:val="00C733A8"/>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2C8"/>
    <w:rsid w:val="00C83E1E"/>
    <w:rsid w:val="00C84DEA"/>
    <w:rsid w:val="00C84F9F"/>
    <w:rsid w:val="00C8667E"/>
    <w:rsid w:val="00C86B17"/>
    <w:rsid w:val="00C8764F"/>
    <w:rsid w:val="00C90F29"/>
    <w:rsid w:val="00C9145F"/>
    <w:rsid w:val="00C91BB1"/>
    <w:rsid w:val="00C92061"/>
    <w:rsid w:val="00C93066"/>
    <w:rsid w:val="00C93577"/>
    <w:rsid w:val="00C93650"/>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F6B"/>
    <w:rsid w:val="00CB714C"/>
    <w:rsid w:val="00CB7621"/>
    <w:rsid w:val="00CB7750"/>
    <w:rsid w:val="00CB79DC"/>
    <w:rsid w:val="00CB7B10"/>
    <w:rsid w:val="00CB7B8B"/>
    <w:rsid w:val="00CB7C30"/>
    <w:rsid w:val="00CC21E5"/>
    <w:rsid w:val="00CC4517"/>
    <w:rsid w:val="00CC4AEE"/>
    <w:rsid w:val="00CC535C"/>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2E59"/>
    <w:rsid w:val="00CD34D5"/>
    <w:rsid w:val="00CD4592"/>
    <w:rsid w:val="00CD4980"/>
    <w:rsid w:val="00CD4D9B"/>
    <w:rsid w:val="00CD60D5"/>
    <w:rsid w:val="00CD6A88"/>
    <w:rsid w:val="00CD71ED"/>
    <w:rsid w:val="00CD778B"/>
    <w:rsid w:val="00CE026B"/>
    <w:rsid w:val="00CE05D7"/>
    <w:rsid w:val="00CE088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83"/>
    <w:rsid w:val="00D00BC3"/>
    <w:rsid w:val="00D018AD"/>
    <w:rsid w:val="00D019E9"/>
    <w:rsid w:val="00D01ACE"/>
    <w:rsid w:val="00D01CAB"/>
    <w:rsid w:val="00D01F04"/>
    <w:rsid w:val="00D02615"/>
    <w:rsid w:val="00D02769"/>
    <w:rsid w:val="00D02B97"/>
    <w:rsid w:val="00D0305A"/>
    <w:rsid w:val="00D04E21"/>
    <w:rsid w:val="00D05AA0"/>
    <w:rsid w:val="00D0623B"/>
    <w:rsid w:val="00D07114"/>
    <w:rsid w:val="00D07299"/>
    <w:rsid w:val="00D072E6"/>
    <w:rsid w:val="00D10B8B"/>
    <w:rsid w:val="00D10BC7"/>
    <w:rsid w:val="00D10EFD"/>
    <w:rsid w:val="00D11210"/>
    <w:rsid w:val="00D11CDE"/>
    <w:rsid w:val="00D1203C"/>
    <w:rsid w:val="00D123DA"/>
    <w:rsid w:val="00D125E3"/>
    <w:rsid w:val="00D1451D"/>
    <w:rsid w:val="00D14ECE"/>
    <w:rsid w:val="00D156A1"/>
    <w:rsid w:val="00D16632"/>
    <w:rsid w:val="00D20516"/>
    <w:rsid w:val="00D20BF5"/>
    <w:rsid w:val="00D225C0"/>
    <w:rsid w:val="00D22C2A"/>
    <w:rsid w:val="00D24712"/>
    <w:rsid w:val="00D25896"/>
    <w:rsid w:val="00D2616C"/>
    <w:rsid w:val="00D27FAE"/>
    <w:rsid w:val="00D31600"/>
    <w:rsid w:val="00D31644"/>
    <w:rsid w:val="00D31B12"/>
    <w:rsid w:val="00D31DD8"/>
    <w:rsid w:val="00D31DD9"/>
    <w:rsid w:val="00D32530"/>
    <w:rsid w:val="00D3296E"/>
    <w:rsid w:val="00D35541"/>
    <w:rsid w:val="00D35701"/>
    <w:rsid w:val="00D358B4"/>
    <w:rsid w:val="00D35E49"/>
    <w:rsid w:val="00D35ECD"/>
    <w:rsid w:val="00D36212"/>
    <w:rsid w:val="00D364EF"/>
    <w:rsid w:val="00D36B2B"/>
    <w:rsid w:val="00D37833"/>
    <w:rsid w:val="00D405BE"/>
    <w:rsid w:val="00D40B01"/>
    <w:rsid w:val="00D41227"/>
    <w:rsid w:val="00D4384F"/>
    <w:rsid w:val="00D4395F"/>
    <w:rsid w:val="00D441FA"/>
    <w:rsid w:val="00D46258"/>
    <w:rsid w:val="00D4678A"/>
    <w:rsid w:val="00D46E52"/>
    <w:rsid w:val="00D47042"/>
    <w:rsid w:val="00D47171"/>
    <w:rsid w:val="00D47E63"/>
    <w:rsid w:val="00D50D1C"/>
    <w:rsid w:val="00D514AC"/>
    <w:rsid w:val="00D5218A"/>
    <w:rsid w:val="00D525EA"/>
    <w:rsid w:val="00D5371A"/>
    <w:rsid w:val="00D53A66"/>
    <w:rsid w:val="00D53A6E"/>
    <w:rsid w:val="00D53CA6"/>
    <w:rsid w:val="00D54622"/>
    <w:rsid w:val="00D54EB6"/>
    <w:rsid w:val="00D55702"/>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6CE"/>
    <w:rsid w:val="00D848AF"/>
    <w:rsid w:val="00D84CFE"/>
    <w:rsid w:val="00D855FA"/>
    <w:rsid w:val="00D858E8"/>
    <w:rsid w:val="00D870D2"/>
    <w:rsid w:val="00D875C4"/>
    <w:rsid w:val="00D90CBD"/>
    <w:rsid w:val="00D91198"/>
    <w:rsid w:val="00D91CFB"/>
    <w:rsid w:val="00D929DB"/>
    <w:rsid w:val="00D932CB"/>
    <w:rsid w:val="00D936D0"/>
    <w:rsid w:val="00D938FF"/>
    <w:rsid w:val="00D93BC9"/>
    <w:rsid w:val="00D94035"/>
    <w:rsid w:val="00D947AC"/>
    <w:rsid w:val="00D94ACA"/>
    <w:rsid w:val="00D94F8C"/>
    <w:rsid w:val="00D975F5"/>
    <w:rsid w:val="00D97D68"/>
    <w:rsid w:val="00DA02C7"/>
    <w:rsid w:val="00DA0CC9"/>
    <w:rsid w:val="00DA3D72"/>
    <w:rsid w:val="00DA404D"/>
    <w:rsid w:val="00DA499A"/>
    <w:rsid w:val="00DA4BC8"/>
    <w:rsid w:val="00DA5557"/>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D77B3"/>
    <w:rsid w:val="00DE0440"/>
    <w:rsid w:val="00DE147E"/>
    <w:rsid w:val="00DE1E34"/>
    <w:rsid w:val="00DE2AE0"/>
    <w:rsid w:val="00DE4844"/>
    <w:rsid w:val="00DE5764"/>
    <w:rsid w:val="00DE6153"/>
    <w:rsid w:val="00DE68F9"/>
    <w:rsid w:val="00DE6BD1"/>
    <w:rsid w:val="00DE6CF9"/>
    <w:rsid w:val="00DE7AA5"/>
    <w:rsid w:val="00DE7FD9"/>
    <w:rsid w:val="00DF022F"/>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46EEC"/>
    <w:rsid w:val="00E50102"/>
    <w:rsid w:val="00E501D8"/>
    <w:rsid w:val="00E50AA3"/>
    <w:rsid w:val="00E518F3"/>
    <w:rsid w:val="00E51980"/>
    <w:rsid w:val="00E5222A"/>
    <w:rsid w:val="00E5258C"/>
    <w:rsid w:val="00E52623"/>
    <w:rsid w:val="00E52DAF"/>
    <w:rsid w:val="00E53229"/>
    <w:rsid w:val="00E5520C"/>
    <w:rsid w:val="00E56871"/>
    <w:rsid w:val="00E56DC9"/>
    <w:rsid w:val="00E5713C"/>
    <w:rsid w:val="00E5717A"/>
    <w:rsid w:val="00E57239"/>
    <w:rsid w:val="00E57743"/>
    <w:rsid w:val="00E57E54"/>
    <w:rsid w:val="00E6052E"/>
    <w:rsid w:val="00E60678"/>
    <w:rsid w:val="00E60D14"/>
    <w:rsid w:val="00E6164F"/>
    <w:rsid w:val="00E6183E"/>
    <w:rsid w:val="00E6300A"/>
    <w:rsid w:val="00E63482"/>
    <w:rsid w:val="00E6360B"/>
    <w:rsid w:val="00E64BEA"/>
    <w:rsid w:val="00E65A7F"/>
    <w:rsid w:val="00E6636D"/>
    <w:rsid w:val="00E663DF"/>
    <w:rsid w:val="00E668D8"/>
    <w:rsid w:val="00E66959"/>
    <w:rsid w:val="00E66ED6"/>
    <w:rsid w:val="00E673D9"/>
    <w:rsid w:val="00E674F4"/>
    <w:rsid w:val="00E70D61"/>
    <w:rsid w:val="00E71350"/>
    <w:rsid w:val="00E71866"/>
    <w:rsid w:val="00E72604"/>
    <w:rsid w:val="00E736A2"/>
    <w:rsid w:val="00E736CA"/>
    <w:rsid w:val="00E73AD0"/>
    <w:rsid w:val="00E7405D"/>
    <w:rsid w:val="00E74450"/>
    <w:rsid w:val="00E74EB3"/>
    <w:rsid w:val="00E75B8A"/>
    <w:rsid w:val="00E75F8B"/>
    <w:rsid w:val="00E7602A"/>
    <w:rsid w:val="00E7686B"/>
    <w:rsid w:val="00E77144"/>
    <w:rsid w:val="00E77E39"/>
    <w:rsid w:val="00E82478"/>
    <w:rsid w:val="00E828B0"/>
    <w:rsid w:val="00E82A01"/>
    <w:rsid w:val="00E82A3F"/>
    <w:rsid w:val="00E83DEC"/>
    <w:rsid w:val="00E850FA"/>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823"/>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B7B0C"/>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2F5"/>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96A"/>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286C"/>
    <w:rsid w:val="00F14482"/>
    <w:rsid w:val="00F15903"/>
    <w:rsid w:val="00F16484"/>
    <w:rsid w:val="00F16521"/>
    <w:rsid w:val="00F16DD0"/>
    <w:rsid w:val="00F17814"/>
    <w:rsid w:val="00F2048E"/>
    <w:rsid w:val="00F20B6A"/>
    <w:rsid w:val="00F21D12"/>
    <w:rsid w:val="00F22152"/>
    <w:rsid w:val="00F226EF"/>
    <w:rsid w:val="00F2298E"/>
    <w:rsid w:val="00F229C2"/>
    <w:rsid w:val="00F22AE8"/>
    <w:rsid w:val="00F23269"/>
    <w:rsid w:val="00F24387"/>
    <w:rsid w:val="00F24815"/>
    <w:rsid w:val="00F251F7"/>
    <w:rsid w:val="00F25E66"/>
    <w:rsid w:val="00F27AB0"/>
    <w:rsid w:val="00F3099D"/>
    <w:rsid w:val="00F31182"/>
    <w:rsid w:val="00F31BAB"/>
    <w:rsid w:val="00F31CFA"/>
    <w:rsid w:val="00F321C6"/>
    <w:rsid w:val="00F322E6"/>
    <w:rsid w:val="00F328E6"/>
    <w:rsid w:val="00F32BDA"/>
    <w:rsid w:val="00F32D7E"/>
    <w:rsid w:val="00F33751"/>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2E5A"/>
    <w:rsid w:val="00F4309A"/>
    <w:rsid w:val="00F431B5"/>
    <w:rsid w:val="00F43CC8"/>
    <w:rsid w:val="00F44107"/>
    <w:rsid w:val="00F44D5A"/>
    <w:rsid w:val="00F4549B"/>
    <w:rsid w:val="00F45803"/>
    <w:rsid w:val="00F465FF"/>
    <w:rsid w:val="00F467EE"/>
    <w:rsid w:val="00F46D66"/>
    <w:rsid w:val="00F47450"/>
    <w:rsid w:val="00F50041"/>
    <w:rsid w:val="00F50D79"/>
    <w:rsid w:val="00F52133"/>
    <w:rsid w:val="00F52D5A"/>
    <w:rsid w:val="00F53595"/>
    <w:rsid w:val="00F53821"/>
    <w:rsid w:val="00F552E4"/>
    <w:rsid w:val="00F55605"/>
    <w:rsid w:val="00F55C70"/>
    <w:rsid w:val="00F55E6D"/>
    <w:rsid w:val="00F55EE8"/>
    <w:rsid w:val="00F56142"/>
    <w:rsid w:val="00F5648A"/>
    <w:rsid w:val="00F570E2"/>
    <w:rsid w:val="00F57A3D"/>
    <w:rsid w:val="00F6013B"/>
    <w:rsid w:val="00F60817"/>
    <w:rsid w:val="00F60A02"/>
    <w:rsid w:val="00F61E9D"/>
    <w:rsid w:val="00F62A71"/>
    <w:rsid w:val="00F641EF"/>
    <w:rsid w:val="00F64712"/>
    <w:rsid w:val="00F6604B"/>
    <w:rsid w:val="00F664C6"/>
    <w:rsid w:val="00F67782"/>
    <w:rsid w:val="00F6779D"/>
    <w:rsid w:val="00F7053E"/>
    <w:rsid w:val="00F708EF"/>
    <w:rsid w:val="00F70B20"/>
    <w:rsid w:val="00F70E1A"/>
    <w:rsid w:val="00F70E80"/>
    <w:rsid w:val="00F71238"/>
    <w:rsid w:val="00F71AC6"/>
    <w:rsid w:val="00F71C8D"/>
    <w:rsid w:val="00F71F4C"/>
    <w:rsid w:val="00F72622"/>
    <w:rsid w:val="00F72F17"/>
    <w:rsid w:val="00F73EA8"/>
    <w:rsid w:val="00F73EBD"/>
    <w:rsid w:val="00F74349"/>
    <w:rsid w:val="00F74DD2"/>
    <w:rsid w:val="00F74EAD"/>
    <w:rsid w:val="00F751C0"/>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296B"/>
    <w:rsid w:val="00F9321C"/>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DFE"/>
    <w:rsid w:val="00FE707F"/>
    <w:rsid w:val="00FE7B78"/>
    <w:rsid w:val="00FF1853"/>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1A3374DE"/>
  <w15:docId w15:val="{04040F01-1B3F-48D8-9535-FC79BDF1AE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6">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a3">
    <w:name w:val="Normal"/>
    <w:rsid w:val="009D3730"/>
  </w:style>
  <w:style w:type="paragraph" w:styleId="13">
    <w:name w:val="heading 1"/>
    <w:aliases w:val="h1,Level 1 Topic Heading,H1,Section,1,app heading 1,ITT t1,II+,I,H11,H12,H13,H14,H15,H16,H17,H18,H111,H121,H131,H141,H151,H161,H171,H19,H112,H122,H132,H142,H152,H162,H172,H181,H1111,H1211,H1311,H1411,H1511,H1611,H1711,H110,H113,H123,H133,.,g"/>
    <w:basedOn w:val="a3"/>
    <w:next w:val="a3"/>
    <w:link w:val="14"/>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1">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2"/>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0">
    <w:name w:val="heading 3"/>
    <w:aliases w:val="Map,h3,Level 3 Topic Heading,H31,Minor,H32,H33,H34,H35,H36,H37,H38,H39,H310,H311,H312,H313,H314,3,Level 1 - 1,h31,h32,h33,h34,h35,h36,h37,h38,h39,h310,h311,h321,h331,h341,h351,h361,h371,h381,h312,h322,h332,h342,h352,h362,h372,h382,h313,o"/>
    <w:basedOn w:val="a3"/>
    <w:next w:val="a3"/>
    <w:link w:val="31"/>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0">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1"/>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0">
    <w:name w:val="heading 5"/>
    <w:aliases w:val="H5,Заголовок 5 Знак1,Заголовок 5 Знак Знак,(приложение),h5,Level 5 Topic Heading,PIM 5,5,ITT t5,PA Pico Section,5 sub-bullet,sb,i) ii) iii)"/>
    <w:basedOn w:val="a3"/>
    <w:next w:val="a3"/>
    <w:link w:val="51"/>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5"/>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5">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5"/>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6">
    <w:name w:val="toc 1"/>
    <w:basedOn w:val="a3"/>
    <w:next w:val="a3"/>
    <w:autoRedefine/>
    <w:uiPriority w:val="39"/>
    <w:locked/>
    <w:rsid w:val="00046621"/>
    <w:pPr>
      <w:spacing w:after="100"/>
    </w:pPr>
  </w:style>
  <w:style w:type="paragraph" w:styleId="23">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5"/>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4">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3"/>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2">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1"/>
    <w:uiPriority w:val="99"/>
    <w:rsid w:val="003F7922"/>
    <w:rPr>
      <w:rFonts w:asciiTheme="majorHAnsi" w:eastAsiaTheme="majorEastAsia" w:hAnsiTheme="majorHAnsi" w:cstheme="majorBidi"/>
      <w:color w:val="1FA1FF" w:themeColor="accent1" w:themeShade="BF"/>
      <w:sz w:val="28"/>
      <w:szCs w:val="28"/>
    </w:rPr>
  </w:style>
  <w:style w:type="character" w:customStyle="1" w:styleId="31">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0"/>
    <w:uiPriority w:val="99"/>
    <w:rsid w:val="003F7922"/>
    <w:rPr>
      <w:rFonts w:asciiTheme="majorHAnsi" w:eastAsiaTheme="majorEastAsia" w:hAnsiTheme="majorHAnsi" w:cstheme="majorBidi"/>
      <w:color w:val="006FBF" w:themeColor="accent1" w:themeShade="80"/>
      <w:sz w:val="24"/>
      <w:szCs w:val="24"/>
    </w:rPr>
  </w:style>
  <w:style w:type="character" w:customStyle="1" w:styleId="41">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0"/>
    <w:uiPriority w:val="99"/>
    <w:rsid w:val="003F7922"/>
    <w:rPr>
      <w:rFonts w:asciiTheme="majorHAnsi" w:eastAsiaTheme="majorEastAsia" w:hAnsiTheme="majorHAnsi" w:cstheme="majorBidi"/>
      <w:i/>
      <w:iCs/>
      <w:color w:val="1FA1FF" w:themeColor="accent1" w:themeShade="BF"/>
    </w:rPr>
  </w:style>
  <w:style w:type="character" w:customStyle="1" w:styleId="51">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0"/>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3"/>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7">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8"/>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8">
    <w:name w:val="1) Знак"/>
    <w:basedOn w:val="af"/>
    <w:link w:val="10"/>
    <w:rsid w:val="00D31644"/>
    <w:rPr>
      <w:rFonts w:eastAsia="Times New Roman" w:cs="Arial"/>
      <w:color w:val="000000" w:themeColor="text1"/>
      <w:lang w:eastAsia="ru-RU"/>
    </w:rPr>
  </w:style>
  <w:style w:type="character" w:customStyle="1" w:styleId="24">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2">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2">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2">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9">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5">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3">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6">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A441DD"/>
    <w:pPr>
      <w:tabs>
        <w:tab w:val="num" w:pos="2160"/>
      </w:tabs>
      <w:spacing w:after="60" w:line="320" w:lineRule="exact"/>
      <w:ind w:left="2160" w:hanging="720"/>
      <w:jc w:val="both"/>
    </w:pPr>
    <w:rPr>
      <w:rFonts w:eastAsia="Times New Roman" w:cs="Arial"/>
      <w:color w:val="000000" w:themeColor="text1"/>
      <w:lang w:eastAsia="ru-RU"/>
    </w:rPr>
  </w:style>
  <w:style w:type="paragraph" w:customStyle="1" w:styleId="12">
    <w:name w:val="Заголовок [1]"/>
    <w:basedOn w:val="13"/>
    <w:qFormat/>
    <w:rsid w:val="00AC36BB"/>
    <w:pPr>
      <w:keepNext w:val="0"/>
      <w:keepLines w:val="0"/>
      <w:widowControl w:val="0"/>
      <w:numPr>
        <w:numId w:val="14"/>
      </w:numPr>
      <w:tabs>
        <w:tab w:val="num" w:pos="360"/>
        <w:tab w:val="left" w:pos="993"/>
      </w:tabs>
      <w:ind w:left="0" w:firstLine="709"/>
      <w:jc w:val="both"/>
    </w:pPr>
    <w:rPr>
      <w:rFonts w:ascii="Times New Roman" w:eastAsia="Times New Roman" w:hAnsi="Times New Roman" w:cs="Times New Roman"/>
      <w:b/>
      <w:bCs/>
      <w:color w:val="auto"/>
      <w:kern w:val="32"/>
      <w:sz w:val="28"/>
      <w:szCs w:val="20"/>
      <w:lang w:eastAsia="x-none"/>
    </w:rPr>
  </w:style>
  <w:style w:type="paragraph" w:customStyle="1" w:styleId="3">
    <w:name w:val="Абзац [3]"/>
    <w:basedOn w:val="a3"/>
    <w:qFormat/>
    <w:rsid w:val="00AC36BB"/>
    <w:pPr>
      <w:widowControl w:val="0"/>
      <w:numPr>
        <w:ilvl w:val="2"/>
        <w:numId w:val="14"/>
      </w:numPr>
      <w:ind w:left="710" w:firstLine="0"/>
      <w:jc w:val="both"/>
      <w:outlineLvl w:val="2"/>
    </w:pPr>
    <w:rPr>
      <w:rFonts w:ascii="Times New Roman" w:eastAsia="Times New Roman" w:hAnsi="Times New Roman" w:cs="Times New Roman"/>
      <w:bCs/>
      <w:iCs/>
      <w:sz w:val="28"/>
      <w:szCs w:val="28"/>
      <w:lang w:eastAsia="x-none"/>
    </w:rPr>
  </w:style>
  <w:style w:type="paragraph" w:customStyle="1" w:styleId="20">
    <w:name w:val="Абзац [2] (нормальный)"/>
    <w:basedOn w:val="a3"/>
    <w:qFormat/>
    <w:rsid w:val="00AC36BB"/>
    <w:pPr>
      <w:widowControl w:val="0"/>
      <w:numPr>
        <w:ilvl w:val="1"/>
        <w:numId w:val="14"/>
      </w:numPr>
      <w:ind w:left="0" w:firstLine="709"/>
      <w:jc w:val="both"/>
      <w:outlineLvl w:val="1"/>
    </w:pPr>
    <w:rPr>
      <w:rFonts w:ascii="Times New Roman" w:eastAsia="Times New Roman" w:hAnsi="Times New Roman" w:cs="Times New Roman"/>
      <w:bCs/>
      <w:iCs/>
      <w:sz w:val="28"/>
      <w:szCs w:val="28"/>
      <w:lang w:eastAsia="x-none"/>
    </w:rPr>
  </w:style>
  <w:style w:type="paragraph" w:customStyle="1" w:styleId="4">
    <w:name w:val="Абзац [4]"/>
    <w:basedOn w:val="3"/>
    <w:qFormat/>
    <w:rsid w:val="00AC36BB"/>
    <w:pPr>
      <w:numPr>
        <w:ilvl w:val="3"/>
      </w:numPr>
      <w:ind w:left="0" w:firstLine="709"/>
      <w:outlineLvl w:val="3"/>
    </w:pPr>
  </w:style>
  <w:style w:type="paragraph" w:customStyle="1" w:styleId="5">
    <w:name w:val="Абзац [5]"/>
    <w:basedOn w:val="4"/>
    <w:qFormat/>
    <w:rsid w:val="00AC36BB"/>
    <w:pPr>
      <w:numPr>
        <w:ilvl w:val="4"/>
      </w:numPr>
      <w:tabs>
        <w:tab w:val="num" w:pos="360"/>
      </w:tabs>
      <w:ind w:left="0" w:firstLine="709"/>
      <w:outlineLvl w:val="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1715918">
      <w:bodyDiv w:val="1"/>
      <w:marLeft w:val="0"/>
      <w:marRight w:val="0"/>
      <w:marTop w:val="0"/>
      <w:marBottom w:val="0"/>
      <w:divBdr>
        <w:top w:val="none" w:sz="0" w:space="0" w:color="auto"/>
        <w:left w:val="none" w:sz="0" w:space="0" w:color="auto"/>
        <w:bottom w:val="none" w:sz="0" w:space="0" w:color="auto"/>
        <w:right w:val="none" w:sz="0" w:space="0" w:color="auto"/>
      </w:divBdr>
    </w:div>
    <w:div w:id="379332199">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71695052">
      <w:bodyDiv w:val="1"/>
      <w:marLeft w:val="0"/>
      <w:marRight w:val="0"/>
      <w:marTop w:val="0"/>
      <w:marBottom w:val="0"/>
      <w:divBdr>
        <w:top w:val="none" w:sz="0" w:space="0" w:color="auto"/>
        <w:left w:val="none" w:sz="0" w:space="0" w:color="auto"/>
        <w:bottom w:val="none" w:sz="0" w:space="0" w:color="auto"/>
        <w:right w:val="none" w:sz="0" w:space="0" w:color="auto"/>
      </w:divBdr>
    </w:div>
    <w:div w:id="1140346372">
      <w:bodyDiv w:val="1"/>
      <w:marLeft w:val="0"/>
      <w:marRight w:val="0"/>
      <w:marTop w:val="0"/>
      <w:marBottom w:val="0"/>
      <w:divBdr>
        <w:top w:val="none" w:sz="0" w:space="0" w:color="auto"/>
        <w:left w:val="none" w:sz="0" w:space="0" w:color="auto"/>
        <w:bottom w:val="none" w:sz="0" w:space="0" w:color="auto"/>
        <w:right w:val="none" w:sz="0" w:space="0" w:color="auto"/>
      </w:divBdr>
    </w:div>
    <w:div w:id="1681468141">
      <w:bodyDiv w:val="1"/>
      <w:marLeft w:val="0"/>
      <w:marRight w:val="0"/>
      <w:marTop w:val="0"/>
      <w:marBottom w:val="0"/>
      <w:divBdr>
        <w:top w:val="none" w:sz="0" w:space="0" w:color="auto"/>
        <w:left w:val="none" w:sz="0" w:space="0" w:color="auto"/>
        <w:bottom w:val="none" w:sz="0" w:space="0" w:color="auto"/>
        <w:right w:val="none" w:sz="0" w:space="0" w:color="auto"/>
      </w:divBdr>
    </w:div>
    <w:div w:id="1910188799">
      <w:bodyDiv w:val="1"/>
      <w:marLeft w:val="0"/>
      <w:marRight w:val="0"/>
      <w:marTop w:val="0"/>
      <w:marBottom w:val="0"/>
      <w:divBdr>
        <w:top w:val="none" w:sz="0" w:space="0" w:color="auto"/>
        <w:left w:val="none" w:sz="0" w:space="0" w:color="auto"/>
        <w:bottom w:val="none" w:sz="0" w:space="0" w:color="auto"/>
        <w:right w:val="none" w:sz="0" w:space="0" w:color="auto"/>
      </w:divBdr>
    </w:div>
    <w:div w:id="1962953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4.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PaklinaOE@baikalenergy.com" TargetMode="External"/><Relationship Id="rId14" Type="http://schemas.openxmlformats.org/officeDocument/2006/relationships/glossaryDocument" Target="glossary/document.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ovenskaya_SV\Desktop\&#1044;&#1086;&#1075;&#1086;&#1074;&#1086;&#1088;&#1072;\&#1050;&#1086;&#1085;&#1082;&#1091;&#1088;&#1089;&#1099;\2024\&#1057;&#1054;&#1058;\&#1050;&#1086;&#1085;&#1076;&#1080;&#1094;&#1080;&#1086;&#1085;&#1077;&#1088;&#1099;\&#1044;&#1086;&#1082;&#1091;&#1084;&#1077;&#1085;&#1090;&#1072;&#1094;&#1080;&#1103;%20&#1086;%20&#1079;&#1072;&#1082;&#1091;&#1087;&#1082;&#1077;.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316CCD29535C4D59B1B9E351A537BBC4"/>
        <w:category>
          <w:name w:val="Общие"/>
          <w:gallery w:val="placeholder"/>
        </w:category>
        <w:types>
          <w:type w:val="bbPlcHdr"/>
        </w:types>
        <w:behaviors>
          <w:behavior w:val="content"/>
        </w:behaviors>
        <w:guid w:val="{4ADAB0C2-0900-4775-B30E-18DAE3D89703}"/>
      </w:docPartPr>
      <w:docPartBody>
        <w:p w:rsidR="00887897" w:rsidRDefault="00FD5BA1">
          <w:pPr>
            <w:pStyle w:val="316CCD29535C4D59B1B9E351A537BBC4"/>
          </w:pPr>
          <w:r w:rsidRPr="00680AC0">
            <w:rPr>
              <w:rStyle w:val="a3"/>
            </w:rPr>
            <w:t>Выберите элемент.</w:t>
          </w:r>
        </w:p>
      </w:docPartBody>
    </w:docPart>
    <w:docPart>
      <w:docPartPr>
        <w:name w:val="96E484247BB84ED8844670ECFFAC43AB"/>
        <w:category>
          <w:name w:val="Общие"/>
          <w:gallery w:val="placeholder"/>
        </w:category>
        <w:types>
          <w:type w:val="bbPlcHdr"/>
        </w:types>
        <w:behaviors>
          <w:behavior w:val="content"/>
        </w:behaviors>
        <w:guid w:val="{397D6A97-B0AE-4BEA-BA41-3592A120626C}"/>
      </w:docPartPr>
      <w:docPartBody>
        <w:p w:rsidR="00887897" w:rsidRDefault="00FD5BA1">
          <w:pPr>
            <w:pStyle w:val="96E484247BB84ED8844670ECFFAC43AB"/>
          </w:pPr>
          <w:r w:rsidRPr="00853F0C">
            <w:rPr>
              <w:rStyle w:val="a3"/>
            </w:rPr>
            <w:t>Место для ввода текста.</w:t>
          </w:r>
        </w:p>
      </w:docPartBody>
    </w:docPart>
    <w:docPart>
      <w:docPartPr>
        <w:name w:val="BA0D35BDC943401091E41D194E5D6B99"/>
        <w:category>
          <w:name w:val="Общие"/>
          <w:gallery w:val="placeholder"/>
        </w:category>
        <w:types>
          <w:type w:val="bbPlcHdr"/>
        </w:types>
        <w:behaviors>
          <w:behavior w:val="content"/>
        </w:behaviors>
        <w:guid w:val="{D1EC3DB5-11FA-4F8B-A199-0BD344B6978D}"/>
      </w:docPartPr>
      <w:docPartBody>
        <w:p w:rsidR="00887897" w:rsidRDefault="00FD5BA1">
          <w:pPr>
            <w:pStyle w:val="BA0D35BDC943401091E41D194E5D6B99"/>
          </w:pPr>
          <w:bookmarkStart w:id="0" w:name="НПлана"/>
          <w:r w:rsidRPr="00853F0C">
            <w:rPr>
              <w:rStyle w:val="a3"/>
            </w:rPr>
            <w:t xml:space="preserve">Место для ввода </w:t>
          </w:r>
          <w:r>
            <w:rPr>
              <w:rStyle w:val="a3"/>
            </w:rPr>
            <w:t>номера</w:t>
          </w:r>
          <w:bookmarkEnd w:id="0"/>
        </w:p>
      </w:docPartBody>
    </w:docPart>
    <w:docPart>
      <w:docPartPr>
        <w:name w:val="12A272E0CF8A4817B843DA4BABDE873D"/>
        <w:category>
          <w:name w:val="Общие"/>
          <w:gallery w:val="placeholder"/>
        </w:category>
        <w:types>
          <w:type w:val="bbPlcHdr"/>
        </w:types>
        <w:behaviors>
          <w:behavior w:val="content"/>
        </w:behaviors>
        <w:guid w:val="{0D4ECD35-EA56-4D65-83B7-484ECD33FB04}"/>
      </w:docPartPr>
      <w:docPartBody>
        <w:p w:rsidR="00887897" w:rsidRDefault="00FD5BA1">
          <w:pPr>
            <w:pStyle w:val="12A272E0CF8A4817B843DA4BABDE873D"/>
          </w:pPr>
          <w:r w:rsidRPr="00853F0C">
            <w:rPr>
              <w:rStyle w:val="a3"/>
            </w:rPr>
            <w:t>Место для ввода текста.</w:t>
          </w:r>
        </w:p>
      </w:docPartBody>
    </w:docPart>
    <w:docPart>
      <w:docPartPr>
        <w:name w:val="61877823A85E4ED7A12A85446558C15F"/>
        <w:category>
          <w:name w:val="Общие"/>
          <w:gallery w:val="placeholder"/>
        </w:category>
        <w:types>
          <w:type w:val="bbPlcHdr"/>
        </w:types>
        <w:behaviors>
          <w:behavior w:val="content"/>
        </w:behaviors>
        <w:guid w:val="{478C2E63-0BF0-47FA-B874-47AF13B6A5D7}"/>
      </w:docPartPr>
      <w:docPartBody>
        <w:p w:rsidR="00887897" w:rsidRDefault="00FD5BA1">
          <w:pPr>
            <w:pStyle w:val="61877823A85E4ED7A12A85446558C15F"/>
          </w:pPr>
          <w:r w:rsidRPr="00853F0C">
            <w:rPr>
              <w:rStyle w:val="a3"/>
            </w:rPr>
            <w:t>Место для ввода текста.</w:t>
          </w:r>
        </w:p>
      </w:docPartBody>
    </w:docPart>
    <w:docPart>
      <w:docPartPr>
        <w:name w:val="8AEC48226CE34BA299507A7993635807"/>
        <w:category>
          <w:name w:val="Общие"/>
          <w:gallery w:val="placeholder"/>
        </w:category>
        <w:types>
          <w:type w:val="bbPlcHdr"/>
        </w:types>
        <w:behaviors>
          <w:behavior w:val="content"/>
        </w:behaviors>
        <w:guid w:val="{87B91D78-286B-4FCD-9D1E-0BF2B4F44EE7}"/>
      </w:docPartPr>
      <w:docPartBody>
        <w:p w:rsidR="00887897" w:rsidRDefault="00FD5BA1">
          <w:pPr>
            <w:pStyle w:val="8AEC48226CE34BA299507A7993635807"/>
          </w:pPr>
          <w:r w:rsidRPr="00853F0C">
            <w:rPr>
              <w:rStyle w:val="a3"/>
            </w:rPr>
            <w:t>Место для ввода текста.</w:t>
          </w:r>
        </w:p>
      </w:docPartBody>
    </w:docPart>
    <w:docPart>
      <w:docPartPr>
        <w:name w:val="330BAE5A082A4DB5AEF4CBF582F74C5A"/>
        <w:category>
          <w:name w:val="Общие"/>
          <w:gallery w:val="placeholder"/>
        </w:category>
        <w:types>
          <w:type w:val="bbPlcHdr"/>
        </w:types>
        <w:behaviors>
          <w:behavior w:val="content"/>
        </w:behaviors>
        <w:guid w:val="{90BC6B01-BB01-4C57-B5BD-D2ED58308563}"/>
      </w:docPartPr>
      <w:docPartBody>
        <w:p w:rsidR="00887897" w:rsidRDefault="00FD5BA1">
          <w:pPr>
            <w:pStyle w:val="330BAE5A082A4DB5AEF4CBF582F74C5A"/>
          </w:pPr>
          <w:r w:rsidRPr="00853F0C">
            <w:rPr>
              <w:rStyle w:val="a3"/>
            </w:rPr>
            <w:t>Место для ввода текста.</w:t>
          </w:r>
        </w:p>
      </w:docPartBody>
    </w:docPart>
    <w:docPart>
      <w:docPartPr>
        <w:name w:val="95CB00BF1459446C9D54AC10DE3FD3AE"/>
        <w:category>
          <w:name w:val="Общие"/>
          <w:gallery w:val="placeholder"/>
        </w:category>
        <w:types>
          <w:type w:val="bbPlcHdr"/>
        </w:types>
        <w:behaviors>
          <w:behavior w:val="content"/>
        </w:behaviors>
        <w:guid w:val="{611D6817-6526-43AC-8887-4A65F3B329C8}"/>
      </w:docPartPr>
      <w:docPartBody>
        <w:p w:rsidR="00887897" w:rsidRDefault="00FD5BA1">
          <w:pPr>
            <w:pStyle w:val="95CB00BF1459446C9D54AC10DE3FD3AE"/>
          </w:pPr>
          <w:r w:rsidRPr="00853F0C">
            <w:rPr>
              <w:rStyle w:val="a3"/>
            </w:rPr>
            <w:t>Место для ввода текста.</w:t>
          </w:r>
        </w:p>
      </w:docPartBody>
    </w:docPart>
    <w:docPart>
      <w:docPartPr>
        <w:name w:val="13C1F9CE5D6E44D7A2B0C07CB8EA51D7"/>
        <w:category>
          <w:name w:val="Общие"/>
          <w:gallery w:val="placeholder"/>
        </w:category>
        <w:types>
          <w:type w:val="bbPlcHdr"/>
        </w:types>
        <w:behaviors>
          <w:behavior w:val="content"/>
        </w:behaviors>
        <w:guid w:val="{0E8BBAFA-FBE9-4D06-837F-DE880DD02868}"/>
      </w:docPartPr>
      <w:docPartBody>
        <w:p w:rsidR="00887897" w:rsidRDefault="00FD5BA1">
          <w:pPr>
            <w:pStyle w:val="13C1F9CE5D6E44D7A2B0C07CB8EA51D7"/>
          </w:pPr>
          <w:r w:rsidRPr="00B8675A">
            <w:rPr>
              <w:rStyle w:val="a3"/>
            </w:rPr>
            <w:t>Выберите элемент.</w:t>
          </w:r>
        </w:p>
      </w:docPartBody>
    </w:docPart>
    <w:docPart>
      <w:docPartPr>
        <w:name w:val="2733D86F09194D57A84CAE10BC82578B"/>
        <w:category>
          <w:name w:val="Общие"/>
          <w:gallery w:val="placeholder"/>
        </w:category>
        <w:types>
          <w:type w:val="bbPlcHdr"/>
        </w:types>
        <w:behaviors>
          <w:behavior w:val="content"/>
        </w:behaviors>
        <w:guid w:val="{83C492D1-5089-404D-BAEA-C6B820DA123E}"/>
      </w:docPartPr>
      <w:docPartBody>
        <w:p w:rsidR="00887897" w:rsidRDefault="00FD5BA1">
          <w:pPr>
            <w:pStyle w:val="2733D86F09194D57A84CAE10BC82578B"/>
          </w:pPr>
          <w:r w:rsidRPr="00B8675A">
            <w:rPr>
              <w:rStyle w:val="a3"/>
            </w:rPr>
            <w:t>Выберите элемент.</w:t>
          </w:r>
        </w:p>
      </w:docPartBody>
    </w:docPart>
    <w:docPart>
      <w:docPartPr>
        <w:name w:val="8D5C27CC0D3A48F0B9B8C5523FDCCF9D"/>
        <w:category>
          <w:name w:val="Общие"/>
          <w:gallery w:val="placeholder"/>
        </w:category>
        <w:types>
          <w:type w:val="bbPlcHdr"/>
        </w:types>
        <w:behaviors>
          <w:behavior w:val="content"/>
        </w:behaviors>
        <w:guid w:val="{98360351-ED00-4282-8E9E-622F70F2E753}"/>
      </w:docPartPr>
      <w:docPartBody>
        <w:p w:rsidR="00887897" w:rsidRDefault="00FD5BA1">
          <w:pPr>
            <w:pStyle w:val="8D5C27CC0D3A48F0B9B8C5523FDCCF9D"/>
          </w:pPr>
          <w:r w:rsidRPr="00853F0C">
            <w:rPr>
              <w:rStyle w:val="a3"/>
            </w:rPr>
            <w:t>Место для ввода текста.</w:t>
          </w:r>
        </w:p>
      </w:docPartBody>
    </w:docPart>
    <w:docPart>
      <w:docPartPr>
        <w:name w:val="5494AB03B14C400ABFD972FE0D5647A8"/>
        <w:category>
          <w:name w:val="Общие"/>
          <w:gallery w:val="placeholder"/>
        </w:category>
        <w:types>
          <w:type w:val="bbPlcHdr"/>
        </w:types>
        <w:behaviors>
          <w:behavior w:val="content"/>
        </w:behaviors>
        <w:guid w:val="{F4029524-A2CC-4B3D-AC49-AF9036429A8A}"/>
      </w:docPartPr>
      <w:docPartBody>
        <w:p w:rsidR="00887897" w:rsidRDefault="00FD5BA1">
          <w:pPr>
            <w:pStyle w:val="5494AB03B14C400ABFD972FE0D5647A8"/>
          </w:pPr>
          <w:r w:rsidRPr="00853F0C">
            <w:rPr>
              <w:rStyle w:val="a3"/>
            </w:rPr>
            <w:t>Место для ввода текста.</w:t>
          </w:r>
        </w:p>
      </w:docPartBody>
    </w:docPart>
    <w:docPart>
      <w:docPartPr>
        <w:name w:val="62095E762E2A44B9886404E118D65779"/>
        <w:category>
          <w:name w:val="Общие"/>
          <w:gallery w:val="placeholder"/>
        </w:category>
        <w:types>
          <w:type w:val="bbPlcHdr"/>
        </w:types>
        <w:behaviors>
          <w:behavior w:val="content"/>
        </w:behaviors>
        <w:guid w:val="{D284A22C-3F4C-4683-B9AF-18E0E1E06F42}"/>
      </w:docPartPr>
      <w:docPartBody>
        <w:p w:rsidR="00887897" w:rsidRDefault="00FD5BA1">
          <w:pPr>
            <w:pStyle w:val="62095E762E2A44B9886404E118D65779"/>
          </w:pPr>
          <w:r w:rsidRPr="00853F0C">
            <w:rPr>
              <w:rStyle w:val="a3"/>
            </w:rPr>
            <w:t>Место для ввода текста.</w:t>
          </w:r>
        </w:p>
      </w:docPartBody>
    </w:docPart>
    <w:docPart>
      <w:docPartPr>
        <w:name w:val="113B04A5B71C47B4A4BA1738E23372AD"/>
        <w:category>
          <w:name w:val="Общие"/>
          <w:gallery w:val="placeholder"/>
        </w:category>
        <w:types>
          <w:type w:val="bbPlcHdr"/>
        </w:types>
        <w:behaviors>
          <w:behavior w:val="content"/>
        </w:behaviors>
        <w:guid w:val="{B6914910-E8C2-420C-AC11-6BE4BFCE2EB6}"/>
      </w:docPartPr>
      <w:docPartBody>
        <w:p w:rsidR="00887897" w:rsidRDefault="00FD5BA1">
          <w:pPr>
            <w:pStyle w:val="113B04A5B71C47B4A4BA1738E23372AD"/>
          </w:pPr>
          <w:r w:rsidRPr="00853F0C">
            <w:rPr>
              <w:rStyle w:val="a3"/>
            </w:rPr>
            <w:t>Место для ввода текста.</w:t>
          </w:r>
        </w:p>
      </w:docPartBody>
    </w:docPart>
    <w:docPart>
      <w:docPartPr>
        <w:name w:val="061DBA7318504E36990A273D91D279C4"/>
        <w:category>
          <w:name w:val="Общие"/>
          <w:gallery w:val="placeholder"/>
        </w:category>
        <w:types>
          <w:type w:val="bbPlcHdr"/>
        </w:types>
        <w:behaviors>
          <w:behavior w:val="content"/>
        </w:behaviors>
        <w:guid w:val="{98EAD009-2313-4CBB-BE34-E459B0AD63D9}"/>
      </w:docPartPr>
      <w:docPartBody>
        <w:p w:rsidR="00887897" w:rsidRDefault="00FD5BA1">
          <w:pPr>
            <w:pStyle w:val="061DBA7318504E36990A273D91D279C4"/>
          </w:pPr>
          <w:r w:rsidRPr="00853F0C">
            <w:rPr>
              <w:rStyle w:val="a3"/>
            </w:rPr>
            <w:t>Место для ввода текста.</w:t>
          </w:r>
        </w:p>
      </w:docPartBody>
    </w:docPart>
    <w:docPart>
      <w:docPartPr>
        <w:name w:val="C7C10AC0666340EFADF7B28CC3EFE876"/>
        <w:category>
          <w:name w:val="Общие"/>
          <w:gallery w:val="placeholder"/>
        </w:category>
        <w:types>
          <w:type w:val="bbPlcHdr"/>
        </w:types>
        <w:behaviors>
          <w:behavior w:val="content"/>
        </w:behaviors>
        <w:guid w:val="{4A9B8F67-95DD-46EF-8AAA-B5D046A04F97}"/>
      </w:docPartPr>
      <w:docPartBody>
        <w:p w:rsidR="00887897" w:rsidRDefault="00FD5BA1">
          <w:pPr>
            <w:pStyle w:val="C7C10AC0666340EFADF7B28CC3EFE876"/>
          </w:pPr>
          <w:r w:rsidRPr="00BC1543">
            <w:rPr>
              <w:rStyle w:val="a3"/>
            </w:rPr>
            <w:t>Выберите элемент.</w:t>
          </w:r>
        </w:p>
      </w:docPartBody>
    </w:docPart>
    <w:docPart>
      <w:docPartPr>
        <w:name w:val="2F4D9D8F227A4D49B94A4402390F83DC"/>
        <w:category>
          <w:name w:val="Общие"/>
          <w:gallery w:val="placeholder"/>
        </w:category>
        <w:types>
          <w:type w:val="bbPlcHdr"/>
        </w:types>
        <w:behaviors>
          <w:behavior w:val="content"/>
        </w:behaviors>
        <w:guid w:val="{F61BB009-2A55-4D2F-9409-B16223AB459B}"/>
      </w:docPartPr>
      <w:docPartBody>
        <w:p w:rsidR="00887897" w:rsidRDefault="00FD5BA1">
          <w:pPr>
            <w:pStyle w:val="2F4D9D8F227A4D49B94A4402390F83DC"/>
          </w:pPr>
          <w:r w:rsidRPr="00853F0C">
            <w:rPr>
              <w:rStyle w:val="a3"/>
            </w:rPr>
            <w:t>Место для ввода текста.</w:t>
          </w:r>
        </w:p>
      </w:docPartBody>
    </w:docPart>
    <w:docPart>
      <w:docPartPr>
        <w:name w:val="4C525B132CF44292B74C66086D2E2898"/>
        <w:category>
          <w:name w:val="Общие"/>
          <w:gallery w:val="placeholder"/>
        </w:category>
        <w:types>
          <w:type w:val="bbPlcHdr"/>
        </w:types>
        <w:behaviors>
          <w:behavior w:val="content"/>
        </w:behaviors>
        <w:guid w:val="{11AB801F-15AA-4C15-925F-FAE3557CD65C}"/>
      </w:docPartPr>
      <w:docPartBody>
        <w:p w:rsidR="00887897" w:rsidRDefault="00FD5BA1">
          <w:pPr>
            <w:pStyle w:val="4C525B132CF44292B74C66086D2E2898"/>
          </w:pPr>
          <w:r w:rsidRPr="00853F0C">
            <w:rPr>
              <w:rStyle w:val="a3"/>
            </w:rPr>
            <w:t>Место для ввода текста.</w:t>
          </w:r>
        </w:p>
      </w:docPartBody>
    </w:docPart>
    <w:docPart>
      <w:docPartPr>
        <w:name w:val="DF23234A2D684B0382D873A5D680925C"/>
        <w:category>
          <w:name w:val="Общие"/>
          <w:gallery w:val="placeholder"/>
        </w:category>
        <w:types>
          <w:type w:val="bbPlcHdr"/>
        </w:types>
        <w:behaviors>
          <w:behavior w:val="content"/>
        </w:behaviors>
        <w:guid w:val="{BFC82A1A-0747-4260-8576-7105794AFDF6}"/>
      </w:docPartPr>
      <w:docPartBody>
        <w:p w:rsidR="00887897" w:rsidRDefault="00FD5BA1">
          <w:pPr>
            <w:pStyle w:val="DF23234A2D684B0382D873A5D680925C"/>
          </w:pPr>
          <w:r w:rsidRPr="00853F0C">
            <w:rPr>
              <w:rStyle w:val="a3"/>
            </w:rPr>
            <w:t>Место для ввода текста.</w:t>
          </w:r>
        </w:p>
      </w:docPartBody>
    </w:docPart>
    <w:docPart>
      <w:docPartPr>
        <w:name w:val="854E3DF309A540418E5FB9125B0B7B82"/>
        <w:category>
          <w:name w:val="Общие"/>
          <w:gallery w:val="placeholder"/>
        </w:category>
        <w:types>
          <w:type w:val="bbPlcHdr"/>
        </w:types>
        <w:behaviors>
          <w:behavior w:val="content"/>
        </w:behaviors>
        <w:guid w:val="{54ED5CD3-C9F9-4A22-9B9B-9BD7CC095280}"/>
      </w:docPartPr>
      <w:docPartBody>
        <w:p w:rsidR="00887897" w:rsidRDefault="00FD5BA1">
          <w:pPr>
            <w:pStyle w:val="854E3DF309A540418E5FB9125B0B7B82"/>
          </w:pPr>
          <w:r w:rsidRPr="00853F0C">
            <w:rPr>
              <w:rStyle w:val="a3"/>
            </w:rPr>
            <w:t>Место для ввода текста.</w:t>
          </w:r>
        </w:p>
      </w:docPartBody>
    </w:docPart>
    <w:docPart>
      <w:docPartPr>
        <w:name w:val="2302E740A262409E8BD2517206336102"/>
        <w:category>
          <w:name w:val="Общие"/>
          <w:gallery w:val="placeholder"/>
        </w:category>
        <w:types>
          <w:type w:val="bbPlcHdr"/>
        </w:types>
        <w:behaviors>
          <w:behavior w:val="content"/>
        </w:behaviors>
        <w:guid w:val="{CF593D45-0657-4FF4-938A-E3747D81A83F}"/>
      </w:docPartPr>
      <w:docPartBody>
        <w:p w:rsidR="00887897" w:rsidRDefault="00FD5BA1">
          <w:pPr>
            <w:pStyle w:val="2302E740A262409E8BD2517206336102"/>
          </w:pPr>
          <w:r w:rsidRPr="00853F0C">
            <w:rPr>
              <w:rStyle w:val="a3"/>
            </w:rPr>
            <w:t>Место для ввода текста.</w:t>
          </w:r>
        </w:p>
      </w:docPartBody>
    </w:docPart>
    <w:docPart>
      <w:docPartPr>
        <w:name w:val="03443575F780491FB656BF1B493BFE4C"/>
        <w:category>
          <w:name w:val="Общие"/>
          <w:gallery w:val="placeholder"/>
        </w:category>
        <w:types>
          <w:type w:val="bbPlcHdr"/>
        </w:types>
        <w:behaviors>
          <w:behavior w:val="content"/>
        </w:behaviors>
        <w:guid w:val="{290A5257-238A-4578-8DDF-7B132BC925D8}"/>
      </w:docPartPr>
      <w:docPartBody>
        <w:p w:rsidR="00887897" w:rsidRDefault="00FD5BA1">
          <w:pPr>
            <w:pStyle w:val="03443575F780491FB656BF1B493BFE4C"/>
          </w:pPr>
          <w:r w:rsidRPr="00853F0C">
            <w:rPr>
              <w:rStyle w:val="a3"/>
            </w:rPr>
            <w:t>Место для ввода текста.</w:t>
          </w:r>
        </w:p>
      </w:docPartBody>
    </w:docPart>
    <w:docPart>
      <w:docPartPr>
        <w:name w:val="9D189C9CB1144336961AC5EED0FE3D67"/>
        <w:category>
          <w:name w:val="Общие"/>
          <w:gallery w:val="placeholder"/>
        </w:category>
        <w:types>
          <w:type w:val="bbPlcHdr"/>
        </w:types>
        <w:behaviors>
          <w:behavior w:val="content"/>
        </w:behaviors>
        <w:guid w:val="{89BB9989-7885-4F27-A56B-627600890816}"/>
      </w:docPartPr>
      <w:docPartBody>
        <w:p w:rsidR="00887897" w:rsidRDefault="00FD5BA1">
          <w:pPr>
            <w:pStyle w:val="9D189C9CB1144336961AC5EED0FE3D67"/>
          </w:pPr>
          <w:r w:rsidRPr="00853F0C">
            <w:rPr>
              <w:rStyle w:val="a3"/>
            </w:rPr>
            <w:t>Место для ввода текста.</w:t>
          </w:r>
        </w:p>
      </w:docPartBody>
    </w:docPart>
    <w:docPart>
      <w:docPartPr>
        <w:name w:val="D78FFD48C16B4A37B35B855FF3F4D74A"/>
        <w:category>
          <w:name w:val="Общие"/>
          <w:gallery w:val="placeholder"/>
        </w:category>
        <w:types>
          <w:type w:val="bbPlcHdr"/>
        </w:types>
        <w:behaviors>
          <w:behavior w:val="content"/>
        </w:behaviors>
        <w:guid w:val="{D7898BB2-93E2-4D86-9970-3DDF26A4B780}"/>
      </w:docPartPr>
      <w:docPartBody>
        <w:p w:rsidR="00887897" w:rsidRDefault="00FD5BA1">
          <w:pPr>
            <w:pStyle w:val="D78FFD48C16B4A37B35B855FF3F4D74A"/>
          </w:pPr>
          <w:r w:rsidRPr="00853F0C">
            <w:rPr>
              <w:rStyle w:val="a3"/>
            </w:rPr>
            <w:t>Место для ввода текста.</w:t>
          </w:r>
        </w:p>
      </w:docPartBody>
    </w:docPart>
    <w:docPart>
      <w:docPartPr>
        <w:name w:val="CC35858B2A3C4F16B35AFA9FB9339AC2"/>
        <w:category>
          <w:name w:val="Общие"/>
          <w:gallery w:val="placeholder"/>
        </w:category>
        <w:types>
          <w:type w:val="bbPlcHdr"/>
        </w:types>
        <w:behaviors>
          <w:behavior w:val="content"/>
        </w:behaviors>
        <w:guid w:val="{1FD9F100-7C27-4B04-9897-3C1764C25CE4}"/>
      </w:docPartPr>
      <w:docPartBody>
        <w:p w:rsidR="00887897" w:rsidRDefault="00FD5BA1">
          <w:pPr>
            <w:pStyle w:val="CC35858B2A3C4F16B35AFA9FB9339AC2"/>
          </w:pPr>
          <w:r w:rsidRPr="00853F0C">
            <w:rPr>
              <w:rStyle w:val="a3"/>
            </w:rPr>
            <w:t>Место для ввода текста.</w:t>
          </w:r>
        </w:p>
      </w:docPartBody>
    </w:docPart>
    <w:docPart>
      <w:docPartPr>
        <w:name w:val="B3B31A5A40F14C5DAD8CBC66C83D2FA7"/>
        <w:category>
          <w:name w:val="Общие"/>
          <w:gallery w:val="placeholder"/>
        </w:category>
        <w:types>
          <w:type w:val="bbPlcHdr"/>
        </w:types>
        <w:behaviors>
          <w:behavior w:val="content"/>
        </w:behaviors>
        <w:guid w:val="{C945B62A-0816-4EE6-90DB-08815F84DC34}"/>
      </w:docPartPr>
      <w:docPartBody>
        <w:p w:rsidR="00887897" w:rsidRDefault="00FD5BA1">
          <w:pPr>
            <w:pStyle w:val="B3B31A5A40F14C5DAD8CBC66C83D2FA7"/>
          </w:pPr>
          <w:r w:rsidRPr="00853F0C">
            <w:rPr>
              <w:rStyle w:val="a3"/>
            </w:rPr>
            <w:t>Место для ввода текста.</w:t>
          </w:r>
        </w:p>
      </w:docPartBody>
    </w:docPart>
    <w:docPart>
      <w:docPartPr>
        <w:name w:val="83B6A46E88684758BDD3B175AF4AC8F4"/>
        <w:category>
          <w:name w:val="Общие"/>
          <w:gallery w:val="placeholder"/>
        </w:category>
        <w:types>
          <w:type w:val="bbPlcHdr"/>
        </w:types>
        <w:behaviors>
          <w:behavior w:val="content"/>
        </w:behaviors>
        <w:guid w:val="{F79CA7FB-379B-4AB8-913A-2F5C024AE6CC}"/>
      </w:docPartPr>
      <w:docPartBody>
        <w:p w:rsidR="00887897" w:rsidRDefault="00FD5BA1">
          <w:pPr>
            <w:pStyle w:val="83B6A46E88684758BDD3B175AF4AC8F4"/>
          </w:pPr>
          <w:r w:rsidRPr="007027F2">
            <w:rPr>
              <w:rStyle w:val="a3"/>
            </w:rPr>
            <w:t>Выберите стандартный блок.</w:t>
          </w:r>
        </w:p>
      </w:docPartBody>
    </w:docPart>
    <w:docPart>
      <w:docPartPr>
        <w:name w:val="044FFD1F5C764F07AE5DF83BFD2B575E"/>
        <w:category>
          <w:name w:val="Общие"/>
          <w:gallery w:val="placeholder"/>
        </w:category>
        <w:types>
          <w:type w:val="bbPlcHdr"/>
        </w:types>
        <w:behaviors>
          <w:behavior w:val="content"/>
        </w:behaviors>
        <w:guid w:val="{66E81356-58BE-4CA1-ABE2-19FB0D7450EE}"/>
      </w:docPartPr>
      <w:docPartBody>
        <w:p w:rsidR="00887897" w:rsidRDefault="00FD5BA1">
          <w:pPr>
            <w:pStyle w:val="044FFD1F5C764F07AE5DF83BFD2B575E"/>
          </w:pPr>
          <w:r w:rsidRPr="00853F0C">
            <w:rPr>
              <w:rStyle w:val="a3"/>
            </w:rPr>
            <w:t>Место для ввода текста.</w:t>
          </w:r>
        </w:p>
      </w:docPartBody>
    </w:docPart>
    <w:docPart>
      <w:docPartPr>
        <w:name w:val="27858A7013304945AEC7AFCCE07E14F7"/>
        <w:category>
          <w:name w:val="Общие"/>
          <w:gallery w:val="placeholder"/>
        </w:category>
        <w:types>
          <w:type w:val="bbPlcHdr"/>
        </w:types>
        <w:behaviors>
          <w:behavior w:val="content"/>
        </w:behaviors>
        <w:guid w:val="{E149AF60-F14B-4BFE-AA28-5C314B192669}"/>
      </w:docPartPr>
      <w:docPartBody>
        <w:p w:rsidR="00887897" w:rsidRDefault="00FD5BA1">
          <w:pPr>
            <w:pStyle w:val="27858A7013304945AEC7AFCCE07E14F7"/>
          </w:pPr>
          <w:r w:rsidRPr="00E6512F">
            <w:rPr>
              <w:rStyle w:val="a3"/>
            </w:rPr>
            <w:t>Место для ввода даты.</w:t>
          </w:r>
        </w:p>
      </w:docPartBody>
    </w:docPart>
    <w:docPart>
      <w:docPartPr>
        <w:name w:val="1AD2C4B6166146C4B7052E3696815D26"/>
        <w:category>
          <w:name w:val="Общие"/>
          <w:gallery w:val="placeholder"/>
        </w:category>
        <w:types>
          <w:type w:val="bbPlcHdr"/>
        </w:types>
        <w:behaviors>
          <w:behavior w:val="content"/>
        </w:behaviors>
        <w:guid w:val="{F0C796E0-9A10-4E23-A618-1C23FCCD7B76}"/>
      </w:docPartPr>
      <w:docPartBody>
        <w:p w:rsidR="00887897" w:rsidRDefault="00FD5BA1">
          <w:pPr>
            <w:pStyle w:val="1AD2C4B6166146C4B7052E3696815D26"/>
          </w:pPr>
          <w:r w:rsidRPr="00853F0C">
            <w:rPr>
              <w:rStyle w:val="a3"/>
            </w:rPr>
            <w:t>Место для ввода текста.</w:t>
          </w:r>
        </w:p>
      </w:docPartBody>
    </w:docPart>
    <w:docPart>
      <w:docPartPr>
        <w:name w:val="428A6D84FC124F69AF421096FC29458E"/>
        <w:category>
          <w:name w:val="Общие"/>
          <w:gallery w:val="placeholder"/>
        </w:category>
        <w:types>
          <w:type w:val="bbPlcHdr"/>
        </w:types>
        <w:behaviors>
          <w:behavior w:val="content"/>
        </w:behaviors>
        <w:guid w:val="{DE2BBED8-8DF8-4DFF-AF95-AADC2AA51027}"/>
      </w:docPartPr>
      <w:docPartBody>
        <w:p w:rsidR="00887897" w:rsidRDefault="00FD5BA1">
          <w:pPr>
            <w:pStyle w:val="428A6D84FC124F69AF421096FC29458E"/>
          </w:pPr>
          <w:r w:rsidRPr="00853F0C">
            <w:rPr>
              <w:rStyle w:val="a3"/>
            </w:rPr>
            <w:t>Место для ввода текста.</w:t>
          </w:r>
        </w:p>
      </w:docPartBody>
    </w:docPart>
    <w:docPart>
      <w:docPartPr>
        <w:name w:val="F403DB97FA0545828979CD2D43FFE729"/>
        <w:category>
          <w:name w:val="Общие"/>
          <w:gallery w:val="placeholder"/>
        </w:category>
        <w:types>
          <w:type w:val="bbPlcHdr"/>
        </w:types>
        <w:behaviors>
          <w:behavior w:val="content"/>
        </w:behaviors>
        <w:guid w:val="{7F31FD83-F2D6-4CC2-87E2-0F37ADC8E734}"/>
      </w:docPartPr>
      <w:docPartBody>
        <w:p w:rsidR="00887897" w:rsidRDefault="00FD5BA1">
          <w:pPr>
            <w:pStyle w:val="F403DB97FA0545828979CD2D43FFE729"/>
          </w:pPr>
          <w:r w:rsidRPr="00BC1543">
            <w:rPr>
              <w:rStyle w:val="a3"/>
            </w:rPr>
            <w:t>Выберите элемент.</w:t>
          </w:r>
        </w:p>
      </w:docPartBody>
    </w:docPart>
    <w:docPart>
      <w:docPartPr>
        <w:name w:val="7EA74A0C5AF44550B38A51DBA4C50F82"/>
        <w:category>
          <w:name w:val="Общие"/>
          <w:gallery w:val="placeholder"/>
        </w:category>
        <w:types>
          <w:type w:val="bbPlcHdr"/>
        </w:types>
        <w:behaviors>
          <w:behavior w:val="content"/>
        </w:behaviors>
        <w:guid w:val="{B5D3A3B8-A470-4001-AF33-F4EFB43F757A}"/>
      </w:docPartPr>
      <w:docPartBody>
        <w:p w:rsidR="00887897" w:rsidRDefault="00FD5BA1">
          <w:pPr>
            <w:pStyle w:val="7EA74A0C5AF44550B38A51DBA4C50F82"/>
          </w:pPr>
          <w:r w:rsidRPr="00853F0C">
            <w:rPr>
              <w:rStyle w:val="a3"/>
            </w:rPr>
            <w:t>Место для ввода текста.</w:t>
          </w:r>
        </w:p>
      </w:docPartBody>
    </w:docPart>
    <w:docPart>
      <w:docPartPr>
        <w:name w:val="DFCF7F65686141C094F207F74C7D58B9"/>
        <w:category>
          <w:name w:val="Общие"/>
          <w:gallery w:val="placeholder"/>
        </w:category>
        <w:types>
          <w:type w:val="bbPlcHdr"/>
        </w:types>
        <w:behaviors>
          <w:behavior w:val="content"/>
        </w:behaviors>
        <w:guid w:val="{AB5F7A27-A62D-41AB-A97B-B89E80CCC028}"/>
      </w:docPartPr>
      <w:docPartBody>
        <w:p w:rsidR="00887897" w:rsidRDefault="00FD5BA1">
          <w:pPr>
            <w:pStyle w:val="DFCF7F65686141C094F207F74C7D58B9"/>
          </w:pPr>
          <w:r w:rsidRPr="00853F0C">
            <w:rPr>
              <w:rStyle w:val="a3"/>
            </w:rPr>
            <w:t>Место для ввода текста.</w:t>
          </w:r>
        </w:p>
      </w:docPartBody>
    </w:docPart>
    <w:docPart>
      <w:docPartPr>
        <w:name w:val="F6DA4C4A5619438F992E3B4A9B82F82D"/>
        <w:category>
          <w:name w:val="Общие"/>
          <w:gallery w:val="placeholder"/>
        </w:category>
        <w:types>
          <w:type w:val="bbPlcHdr"/>
        </w:types>
        <w:behaviors>
          <w:behavior w:val="content"/>
        </w:behaviors>
        <w:guid w:val="{B6172D68-1B2A-4544-8035-0E83FD8431FE}"/>
      </w:docPartPr>
      <w:docPartBody>
        <w:p w:rsidR="00887897" w:rsidRDefault="00FD5BA1">
          <w:pPr>
            <w:pStyle w:val="F6DA4C4A5619438F992E3B4A9B82F82D"/>
          </w:pPr>
          <w:r w:rsidRPr="00BC1543">
            <w:rPr>
              <w:rStyle w:val="a3"/>
            </w:rPr>
            <w:t>Выберите элемент.</w:t>
          </w:r>
        </w:p>
      </w:docPartBody>
    </w:docPart>
    <w:docPart>
      <w:docPartPr>
        <w:name w:val="27A31C8D47104A6FA3A763AF0F7943B1"/>
        <w:category>
          <w:name w:val="Общие"/>
          <w:gallery w:val="placeholder"/>
        </w:category>
        <w:types>
          <w:type w:val="bbPlcHdr"/>
        </w:types>
        <w:behaviors>
          <w:behavior w:val="content"/>
        </w:behaviors>
        <w:guid w:val="{EFBE6BB2-C14C-42EF-BEF2-2E24EDE3B24C}"/>
      </w:docPartPr>
      <w:docPartBody>
        <w:p w:rsidR="00887897" w:rsidRDefault="00FD5BA1">
          <w:pPr>
            <w:pStyle w:val="27A31C8D47104A6FA3A763AF0F7943B1"/>
          </w:pPr>
          <w:r>
            <w:rPr>
              <w:rStyle w:val="a3"/>
            </w:rPr>
            <w:t>Место для ввода текста.</w:t>
          </w:r>
        </w:p>
      </w:docPartBody>
    </w:docPart>
    <w:docPart>
      <w:docPartPr>
        <w:name w:val="2C7B9048193444B4958ACBB1D33F8A04"/>
        <w:category>
          <w:name w:val="Общие"/>
          <w:gallery w:val="placeholder"/>
        </w:category>
        <w:types>
          <w:type w:val="bbPlcHdr"/>
        </w:types>
        <w:behaviors>
          <w:behavior w:val="content"/>
        </w:behaviors>
        <w:guid w:val="{2C5C799C-09C6-4D76-8457-41D0ED751168}"/>
      </w:docPartPr>
      <w:docPartBody>
        <w:p w:rsidR="00887897" w:rsidRDefault="00FD5BA1">
          <w:pPr>
            <w:pStyle w:val="2C7B9048193444B4958ACBB1D33F8A04"/>
          </w:pPr>
          <w:r>
            <w:rPr>
              <w:rStyle w:val="a3"/>
            </w:rPr>
            <w:t>Место для ввода текста.</w:t>
          </w:r>
        </w:p>
      </w:docPartBody>
    </w:docPart>
    <w:docPart>
      <w:docPartPr>
        <w:name w:val="757EAECD9CE546D2B21B94755FF641D1"/>
        <w:category>
          <w:name w:val="Общие"/>
          <w:gallery w:val="placeholder"/>
        </w:category>
        <w:types>
          <w:type w:val="bbPlcHdr"/>
        </w:types>
        <w:behaviors>
          <w:behavior w:val="content"/>
        </w:behaviors>
        <w:guid w:val="{98A5645A-01A2-4A1D-BA73-660DB85BEB07}"/>
      </w:docPartPr>
      <w:docPartBody>
        <w:p w:rsidR="00887897" w:rsidRDefault="00FD5BA1">
          <w:pPr>
            <w:pStyle w:val="757EAECD9CE546D2B21B94755FF641D1"/>
          </w:pPr>
          <w:r w:rsidRPr="00BC1543">
            <w:rPr>
              <w:rStyle w:val="a3"/>
            </w:rPr>
            <w:t>Выберите элемент.</w:t>
          </w:r>
        </w:p>
      </w:docPartBody>
    </w:docPart>
    <w:docPart>
      <w:docPartPr>
        <w:name w:val="A0B6C2AFDACC49EAA32FA72CCBFAA048"/>
        <w:category>
          <w:name w:val="Общие"/>
          <w:gallery w:val="placeholder"/>
        </w:category>
        <w:types>
          <w:type w:val="bbPlcHdr"/>
        </w:types>
        <w:behaviors>
          <w:behavior w:val="content"/>
        </w:behaviors>
        <w:guid w:val="{6E6BE95B-87D7-4EBE-9942-0FADDDAB94BA}"/>
      </w:docPartPr>
      <w:docPartBody>
        <w:p w:rsidR="00887897" w:rsidRDefault="00FD5BA1">
          <w:pPr>
            <w:pStyle w:val="A0B6C2AFDACC49EAA32FA72CCBFAA048"/>
          </w:pPr>
          <w:r w:rsidRPr="00E6512F">
            <w:rPr>
              <w:rStyle w:val="a3"/>
            </w:rPr>
            <w:t>Место для ввода даты.</w:t>
          </w:r>
        </w:p>
      </w:docPartBody>
    </w:docPart>
    <w:docPart>
      <w:docPartPr>
        <w:name w:val="1ACED78FA6F44C4589261B0499B09428"/>
        <w:category>
          <w:name w:val="Общие"/>
          <w:gallery w:val="placeholder"/>
        </w:category>
        <w:types>
          <w:type w:val="bbPlcHdr"/>
        </w:types>
        <w:behaviors>
          <w:behavior w:val="content"/>
        </w:behaviors>
        <w:guid w:val="{365F8502-F7FA-4D91-9234-E56BC3DDC932}"/>
      </w:docPartPr>
      <w:docPartBody>
        <w:p w:rsidR="00887897" w:rsidRDefault="00FD5BA1">
          <w:pPr>
            <w:pStyle w:val="1ACED78FA6F44C4589261B0499B09428"/>
          </w:pPr>
          <w:r w:rsidRPr="00E6512F">
            <w:rPr>
              <w:rStyle w:val="a3"/>
            </w:rPr>
            <w:t>Место для ввода даты.</w:t>
          </w:r>
        </w:p>
      </w:docPartBody>
    </w:docPart>
    <w:docPart>
      <w:docPartPr>
        <w:name w:val="FAC6091A559742C284E881B8E7FD627B"/>
        <w:category>
          <w:name w:val="Общие"/>
          <w:gallery w:val="placeholder"/>
        </w:category>
        <w:types>
          <w:type w:val="bbPlcHdr"/>
        </w:types>
        <w:behaviors>
          <w:behavior w:val="content"/>
        </w:behaviors>
        <w:guid w:val="{B43B41D8-D482-4C6F-B9E2-6FC2295C4101}"/>
      </w:docPartPr>
      <w:docPartBody>
        <w:p w:rsidR="00887897" w:rsidRDefault="00FD5BA1">
          <w:pPr>
            <w:pStyle w:val="FAC6091A559742C284E881B8E7FD627B"/>
          </w:pPr>
          <w:r w:rsidRPr="00E6512F">
            <w:rPr>
              <w:rStyle w:val="a3"/>
            </w:rPr>
            <w:t>Место для ввода даты.</w:t>
          </w:r>
        </w:p>
      </w:docPartBody>
    </w:docPart>
    <w:docPart>
      <w:docPartPr>
        <w:name w:val="CCEDD53F3ED74756A7F6EDBE33A95303"/>
        <w:category>
          <w:name w:val="Общие"/>
          <w:gallery w:val="placeholder"/>
        </w:category>
        <w:types>
          <w:type w:val="bbPlcHdr"/>
        </w:types>
        <w:behaviors>
          <w:behavior w:val="content"/>
        </w:behaviors>
        <w:guid w:val="{6522F268-FD0E-4A15-8DB8-0942780E0FB4}"/>
      </w:docPartPr>
      <w:docPartBody>
        <w:p w:rsidR="00887897" w:rsidRDefault="00FD5BA1">
          <w:pPr>
            <w:pStyle w:val="CCEDD53F3ED74756A7F6EDBE33A95303"/>
          </w:pPr>
          <w:r w:rsidRPr="00E6512F">
            <w:rPr>
              <w:rStyle w:val="a3"/>
            </w:rPr>
            <w:t>Место для ввода даты.</w:t>
          </w:r>
        </w:p>
      </w:docPartBody>
    </w:docPart>
    <w:docPart>
      <w:docPartPr>
        <w:name w:val="1037FF6D7A5C4ABFA46A16FE045258A3"/>
        <w:category>
          <w:name w:val="Общие"/>
          <w:gallery w:val="placeholder"/>
        </w:category>
        <w:types>
          <w:type w:val="bbPlcHdr"/>
        </w:types>
        <w:behaviors>
          <w:behavior w:val="content"/>
        </w:behaviors>
        <w:guid w:val="{C26392EB-61EA-486E-B30C-858076339AFD}"/>
      </w:docPartPr>
      <w:docPartBody>
        <w:p w:rsidR="00887897" w:rsidRDefault="00FD5BA1">
          <w:pPr>
            <w:pStyle w:val="1037FF6D7A5C4ABFA46A16FE045258A3"/>
          </w:pPr>
          <w:r w:rsidRPr="00E6512F">
            <w:rPr>
              <w:rStyle w:val="a3"/>
            </w:rPr>
            <w:t>Место для ввода даты.</w:t>
          </w:r>
        </w:p>
      </w:docPartBody>
    </w:docPart>
    <w:docPart>
      <w:docPartPr>
        <w:name w:val="2E26DEFD736A4C0E9934B463756F6F8A"/>
        <w:category>
          <w:name w:val="Общие"/>
          <w:gallery w:val="placeholder"/>
        </w:category>
        <w:types>
          <w:type w:val="bbPlcHdr"/>
        </w:types>
        <w:behaviors>
          <w:behavior w:val="content"/>
        </w:behaviors>
        <w:guid w:val="{6DB0FC67-7EEF-4056-978B-14D6687C7E86}"/>
      </w:docPartPr>
      <w:docPartBody>
        <w:p w:rsidR="00887897" w:rsidRDefault="00FD5BA1">
          <w:pPr>
            <w:pStyle w:val="2E26DEFD736A4C0E9934B463756F6F8A"/>
          </w:pPr>
          <w:r w:rsidRPr="00E6512F">
            <w:rPr>
              <w:rStyle w:val="a3"/>
            </w:rPr>
            <w:t>Место для ввода даты.</w:t>
          </w:r>
        </w:p>
      </w:docPartBody>
    </w:docPart>
    <w:docPart>
      <w:docPartPr>
        <w:name w:val="4434033F8E6A4897AC2A59017800E344"/>
        <w:category>
          <w:name w:val="Общие"/>
          <w:gallery w:val="placeholder"/>
        </w:category>
        <w:types>
          <w:type w:val="bbPlcHdr"/>
        </w:types>
        <w:behaviors>
          <w:behavior w:val="content"/>
        </w:behaviors>
        <w:guid w:val="{EA1757B5-FFB0-4FF0-8D7E-51B4695F3552}"/>
      </w:docPartPr>
      <w:docPartBody>
        <w:p w:rsidR="00887897" w:rsidRDefault="00FD5BA1">
          <w:pPr>
            <w:pStyle w:val="4434033F8E6A4897AC2A59017800E344"/>
          </w:pPr>
          <w:r w:rsidRPr="00853F0C">
            <w:rPr>
              <w:rStyle w:val="a3"/>
            </w:rPr>
            <w:t>Место для ввода текста.</w:t>
          </w:r>
        </w:p>
      </w:docPartBody>
    </w:docPart>
    <w:docPart>
      <w:docPartPr>
        <w:name w:val="39B08E6582524E9F951B1F0C206DFFEA"/>
        <w:category>
          <w:name w:val="Общие"/>
          <w:gallery w:val="placeholder"/>
        </w:category>
        <w:types>
          <w:type w:val="bbPlcHdr"/>
        </w:types>
        <w:behaviors>
          <w:behavior w:val="content"/>
        </w:behaviors>
        <w:guid w:val="{7840F012-E9AA-494C-94BF-3814ABEE637A}"/>
      </w:docPartPr>
      <w:docPartBody>
        <w:p w:rsidR="00887897" w:rsidRDefault="00FD5BA1">
          <w:pPr>
            <w:pStyle w:val="39B08E6582524E9F951B1F0C206DFFEA"/>
          </w:pPr>
          <w:r w:rsidRPr="00853F0C">
            <w:rPr>
              <w:rStyle w:val="a3"/>
            </w:rPr>
            <w:t>Место для ввода текста.</w:t>
          </w:r>
        </w:p>
      </w:docPartBody>
    </w:docPart>
    <w:docPart>
      <w:docPartPr>
        <w:name w:val="648197D855674E609BE546A5FF50AF9B"/>
        <w:category>
          <w:name w:val="Общие"/>
          <w:gallery w:val="placeholder"/>
        </w:category>
        <w:types>
          <w:type w:val="bbPlcHdr"/>
        </w:types>
        <w:behaviors>
          <w:behavior w:val="content"/>
        </w:behaviors>
        <w:guid w:val="{B3A39FAB-A83D-4758-8EA3-F79C76A9FA97}"/>
      </w:docPartPr>
      <w:docPartBody>
        <w:p w:rsidR="00887897" w:rsidRDefault="00FD5BA1">
          <w:pPr>
            <w:pStyle w:val="648197D855674E609BE546A5FF50AF9B"/>
          </w:pPr>
          <w:r w:rsidRPr="00B56B74">
            <w:rPr>
              <w:rStyle w:val="a3"/>
            </w:rPr>
            <w:t>Место для ввода текста.</w:t>
          </w:r>
        </w:p>
      </w:docPartBody>
    </w:docPart>
    <w:docPart>
      <w:docPartPr>
        <w:name w:val="4F55B6403CFB449E9FB7A1C64E77162D"/>
        <w:category>
          <w:name w:val="Общие"/>
          <w:gallery w:val="placeholder"/>
        </w:category>
        <w:types>
          <w:type w:val="bbPlcHdr"/>
        </w:types>
        <w:behaviors>
          <w:behavior w:val="content"/>
        </w:behaviors>
        <w:guid w:val="{5E343903-52B4-4113-9499-CE6AD5A37580}"/>
      </w:docPartPr>
      <w:docPartBody>
        <w:p w:rsidR="00887897" w:rsidRDefault="00FD5BA1">
          <w:pPr>
            <w:pStyle w:val="4F55B6403CFB449E9FB7A1C64E77162D"/>
          </w:pPr>
          <w:r w:rsidRPr="00853F0C">
            <w:rPr>
              <w:rStyle w:val="a3"/>
            </w:rPr>
            <w:t>Место для ввода текста.</w:t>
          </w:r>
        </w:p>
      </w:docPartBody>
    </w:docPart>
    <w:docPart>
      <w:docPartPr>
        <w:name w:val="05B59E808AD149BB8208CC35C01D84F9"/>
        <w:category>
          <w:name w:val="Общие"/>
          <w:gallery w:val="placeholder"/>
        </w:category>
        <w:types>
          <w:type w:val="bbPlcHdr"/>
        </w:types>
        <w:behaviors>
          <w:behavior w:val="content"/>
        </w:behaviors>
        <w:guid w:val="{3E878B20-2205-4142-8E05-2B63C28D6D3A}"/>
      </w:docPartPr>
      <w:docPartBody>
        <w:p w:rsidR="00887897" w:rsidRDefault="00FD5BA1">
          <w:pPr>
            <w:pStyle w:val="05B59E808AD149BB8208CC35C01D84F9"/>
          </w:pPr>
          <w:r w:rsidRPr="00853F0C">
            <w:rPr>
              <w:rStyle w:val="a3"/>
            </w:rPr>
            <w:t>Место для ввода текста.</w:t>
          </w:r>
        </w:p>
      </w:docPartBody>
    </w:docPart>
    <w:docPart>
      <w:docPartPr>
        <w:name w:val="AEB1A1FD4C6147D58700A7EA5A32391D"/>
        <w:category>
          <w:name w:val="Общие"/>
          <w:gallery w:val="placeholder"/>
        </w:category>
        <w:types>
          <w:type w:val="bbPlcHdr"/>
        </w:types>
        <w:behaviors>
          <w:behavior w:val="content"/>
        </w:behaviors>
        <w:guid w:val="{31BF125C-A883-44FA-8486-D551AA43B085}"/>
      </w:docPartPr>
      <w:docPartBody>
        <w:p w:rsidR="00887897" w:rsidRDefault="00FD5BA1">
          <w:pPr>
            <w:pStyle w:val="AEB1A1FD4C6147D58700A7EA5A32391D"/>
          </w:pPr>
          <w:r w:rsidRPr="00853F0C">
            <w:rPr>
              <w:rStyle w:val="a3"/>
            </w:rPr>
            <w:t>Место для ввода текста.</w:t>
          </w:r>
        </w:p>
      </w:docPartBody>
    </w:docPart>
    <w:docPart>
      <w:docPartPr>
        <w:name w:val="05484205E242490D8267152698F21872"/>
        <w:category>
          <w:name w:val="Общие"/>
          <w:gallery w:val="placeholder"/>
        </w:category>
        <w:types>
          <w:type w:val="bbPlcHdr"/>
        </w:types>
        <w:behaviors>
          <w:behavior w:val="content"/>
        </w:behaviors>
        <w:guid w:val="{0FAD9B3C-7A6F-4C3E-BD6E-B2A09429BED6}"/>
      </w:docPartPr>
      <w:docPartBody>
        <w:p w:rsidR="00887897" w:rsidRDefault="00FD5BA1">
          <w:pPr>
            <w:pStyle w:val="05484205E242490D8267152698F21872"/>
          </w:pPr>
          <w:r w:rsidRPr="00B8675A">
            <w:rPr>
              <w:rStyle w:val="a3"/>
            </w:rPr>
            <w:t>Выберите элемент.</w:t>
          </w:r>
        </w:p>
      </w:docPartBody>
    </w:docPart>
    <w:docPart>
      <w:docPartPr>
        <w:name w:val="90C83B7657AC4627B09199CAD25E1728"/>
        <w:category>
          <w:name w:val="Общие"/>
          <w:gallery w:val="placeholder"/>
        </w:category>
        <w:types>
          <w:type w:val="bbPlcHdr"/>
        </w:types>
        <w:behaviors>
          <w:behavior w:val="content"/>
        </w:behaviors>
        <w:guid w:val="{DCF3C869-7D60-48B3-B2F5-98785C27E09F}"/>
      </w:docPartPr>
      <w:docPartBody>
        <w:p w:rsidR="00887897" w:rsidRDefault="00FD5BA1">
          <w:pPr>
            <w:pStyle w:val="90C83B7657AC4627B09199CAD25E1728"/>
          </w:pPr>
          <w:r w:rsidRPr="00B8675A">
            <w:rPr>
              <w:rStyle w:val="a3"/>
            </w:rPr>
            <w:t>Выберите элемент.</w:t>
          </w:r>
        </w:p>
      </w:docPartBody>
    </w:docPart>
    <w:docPart>
      <w:docPartPr>
        <w:name w:val="6DABEAF35D854B179A4CCF8861EB45BB"/>
        <w:category>
          <w:name w:val="Общие"/>
          <w:gallery w:val="placeholder"/>
        </w:category>
        <w:types>
          <w:type w:val="bbPlcHdr"/>
        </w:types>
        <w:behaviors>
          <w:behavior w:val="content"/>
        </w:behaviors>
        <w:guid w:val="{AE071BE9-1D6F-4C3A-8D72-5C70BC409500}"/>
      </w:docPartPr>
      <w:docPartBody>
        <w:p w:rsidR="00887897" w:rsidRDefault="00FD5BA1">
          <w:pPr>
            <w:pStyle w:val="6DABEAF35D854B179A4CCF8861EB45BB"/>
          </w:pPr>
          <w:r w:rsidRPr="00853F0C">
            <w:rPr>
              <w:rStyle w:val="a3"/>
            </w:rPr>
            <w:t>Место для ввода текста.</w:t>
          </w:r>
        </w:p>
      </w:docPartBody>
    </w:docPart>
    <w:docPart>
      <w:docPartPr>
        <w:name w:val="391A423E1A3A4CE38229B26A93B85A3C"/>
        <w:category>
          <w:name w:val="Общие"/>
          <w:gallery w:val="placeholder"/>
        </w:category>
        <w:types>
          <w:type w:val="bbPlcHdr"/>
        </w:types>
        <w:behaviors>
          <w:behavior w:val="content"/>
        </w:behaviors>
        <w:guid w:val="{03BB389C-F3D8-4B4D-BCA7-E0DE36B4CD8C}"/>
      </w:docPartPr>
      <w:docPartBody>
        <w:p w:rsidR="00887897" w:rsidRDefault="00FD5BA1">
          <w:pPr>
            <w:pStyle w:val="391A423E1A3A4CE38229B26A93B85A3C"/>
          </w:pPr>
          <w:r w:rsidRPr="00853F0C">
            <w:rPr>
              <w:rStyle w:val="a3"/>
            </w:rPr>
            <w:t>Место для ввода текста.</w:t>
          </w:r>
        </w:p>
      </w:docPartBody>
    </w:docPart>
    <w:docPart>
      <w:docPartPr>
        <w:name w:val="15A77D99C86049C38791DD6B39E87DB0"/>
        <w:category>
          <w:name w:val="Общие"/>
          <w:gallery w:val="placeholder"/>
        </w:category>
        <w:types>
          <w:type w:val="bbPlcHdr"/>
        </w:types>
        <w:behaviors>
          <w:behavior w:val="content"/>
        </w:behaviors>
        <w:guid w:val="{4170966E-23D9-41F6-875E-8DC064828A19}"/>
      </w:docPartPr>
      <w:docPartBody>
        <w:p w:rsidR="00887897" w:rsidRDefault="00FD5BA1">
          <w:pPr>
            <w:pStyle w:val="15A77D99C86049C38791DD6B39E87DB0"/>
          </w:pPr>
          <w:r w:rsidRPr="00853F0C">
            <w:rPr>
              <w:rStyle w:val="a3"/>
            </w:rPr>
            <w:t>Место для ввода текста.</w:t>
          </w:r>
        </w:p>
      </w:docPartBody>
    </w:docPart>
    <w:docPart>
      <w:docPartPr>
        <w:name w:val="85C6BDB8DB034B7C863D7987274AA663"/>
        <w:category>
          <w:name w:val="Общие"/>
          <w:gallery w:val="placeholder"/>
        </w:category>
        <w:types>
          <w:type w:val="bbPlcHdr"/>
        </w:types>
        <w:behaviors>
          <w:behavior w:val="content"/>
        </w:behaviors>
        <w:guid w:val="{DF40FC03-321E-4AEF-85C1-0CAD6EB8B585}"/>
      </w:docPartPr>
      <w:docPartBody>
        <w:p w:rsidR="00887897" w:rsidRDefault="00FD5BA1">
          <w:pPr>
            <w:pStyle w:val="85C6BDB8DB034B7C863D7987274AA663"/>
          </w:pPr>
          <w:r w:rsidRPr="00853F0C">
            <w:rPr>
              <w:rStyle w:val="a3"/>
            </w:rPr>
            <w:t>Место для ввода текста.</w:t>
          </w:r>
        </w:p>
      </w:docPartBody>
    </w:docPart>
    <w:docPart>
      <w:docPartPr>
        <w:name w:val="DFE1CFFAA9C04B179A070D5FB79EAD79"/>
        <w:category>
          <w:name w:val="Общие"/>
          <w:gallery w:val="placeholder"/>
        </w:category>
        <w:types>
          <w:type w:val="bbPlcHdr"/>
        </w:types>
        <w:behaviors>
          <w:behavior w:val="content"/>
        </w:behaviors>
        <w:guid w:val="{A7607E90-D346-47C3-A0CE-F48C044FD9A8}"/>
      </w:docPartPr>
      <w:docPartBody>
        <w:p w:rsidR="00887897" w:rsidRDefault="00FD5BA1">
          <w:pPr>
            <w:pStyle w:val="DFE1CFFAA9C04B179A070D5FB79EAD79"/>
          </w:pPr>
          <w:r w:rsidRPr="00853F0C">
            <w:rPr>
              <w:rStyle w:val="a3"/>
            </w:rPr>
            <w:t>Место для ввода текста.</w:t>
          </w:r>
        </w:p>
      </w:docPartBody>
    </w:docPart>
    <w:docPart>
      <w:docPartPr>
        <w:name w:val="0D902B1E3E624D02B98DB2AEF7D9BB39"/>
        <w:category>
          <w:name w:val="Общие"/>
          <w:gallery w:val="placeholder"/>
        </w:category>
        <w:types>
          <w:type w:val="bbPlcHdr"/>
        </w:types>
        <w:behaviors>
          <w:behavior w:val="content"/>
        </w:behaviors>
        <w:guid w:val="{2F5AD58D-8A2E-473C-966C-C5DEDA354032}"/>
      </w:docPartPr>
      <w:docPartBody>
        <w:p w:rsidR="00887897" w:rsidRDefault="00FD5BA1">
          <w:pPr>
            <w:pStyle w:val="0D902B1E3E624D02B98DB2AEF7D9BB39"/>
          </w:pPr>
          <w:r w:rsidRPr="00853F0C">
            <w:rPr>
              <w:rStyle w:val="a3"/>
            </w:rPr>
            <w:t>Место для ввода текста.</w:t>
          </w:r>
        </w:p>
      </w:docPartBody>
    </w:docPart>
    <w:docPart>
      <w:docPartPr>
        <w:name w:val="09F3515B2257436DBAE4EDF9CD9E6DCF"/>
        <w:category>
          <w:name w:val="Общие"/>
          <w:gallery w:val="placeholder"/>
        </w:category>
        <w:types>
          <w:type w:val="bbPlcHdr"/>
        </w:types>
        <w:behaviors>
          <w:behavior w:val="content"/>
        </w:behaviors>
        <w:guid w:val="{6F99617B-CC6A-4716-87D6-22CF2918C276}"/>
      </w:docPartPr>
      <w:docPartBody>
        <w:p w:rsidR="00887897" w:rsidRDefault="00FD5BA1">
          <w:pPr>
            <w:pStyle w:val="09F3515B2257436DBAE4EDF9CD9E6DCF"/>
          </w:pPr>
          <w:r w:rsidRPr="00853F0C">
            <w:rPr>
              <w:rStyle w:val="a3"/>
            </w:rPr>
            <w:t>Место для ввода текста.</w:t>
          </w:r>
        </w:p>
      </w:docPartBody>
    </w:docPart>
    <w:docPart>
      <w:docPartPr>
        <w:name w:val="3ACD8DD9D0B74337A0860AE65FFE92C1"/>
        <w:category>
          <w:name w:val="Общие"/>
          <w:gallery w:val="placeholder"/>
        </w:category>
        <w:types>
          <w:type w:val="bbPlcHdr"/>
        </w:types>
        <w:behaviors>
          <w:behavior w:val="content"/>
        </w:behaviors>
        <w:guid w:val="{F7E602B0-4C77-43C0-90C0-FE180BD3E010}"/>
      </w:docPartPr>
      <w:docPartBody>
        <w:p w:rsidR="00887897" w:rsidRDefault="00FD5BA1">
          <w:pPr>
            <w:pStyle w:val="3ACD8DD9D0B74337A0860AE65FFE92C1"/>
          </w:pPr>
          <w:r>
            <w:rPr>
              <w:rStyle w:val="a3"/>
            </w:rPr>
            <w:t>Место для ввода текста.</w:t>
          </w:r>
        </w:p>
      </w:docPartBody>
    </w:docPart>
    <w:docPart>
      <w:docPartPr>
        <w:name w:val="6AE0DCA782E144A0B86B728A9A6D851C"/>
        <w:category>
          <w:name w:val="Общие"/>
          <w:gallery w:val="placeholder"/>
        </w:category>
        <w:types>
          <w:type w:val="bbPlcHdr"/>
        </w:types>
        <w:behaviors>
          <w:behavior w:val="content"/>
        </w:behaviors>
        <w:guid w:val="{04643D0D-D3E8-43C1-B4D4-845B6CB4B93B}"/>
      </w:docPartPr>
      <w:docPartBody>
        <w:p w:rsidR="00887897" w:rsidRDefault="00FD5BA1">
          <w:pPr>
            <w:pStyle w:val="6AE0DCA782E144A0B86B728A9A6D851C"/>
          </w:pPr>
          <w:r w:rsidRPr="00853F0C">
            <w:rPr>
              <w:rStyle w:val="a3"/>
            </w:rPr>
            <w:t>Место для ввода текста.</w:t>
          </w:r>
        </w:p>
      </w:docPartBody>
    </w:docPart>
    <w:docPart>
      <w:docPartPr>
        <w:name w:val="1283C03AD7E24E31881FC1BB482FDD69"/>
        <w:category>
          <w:name w:val="Общие"/>
          <w:gallery w:val="placeholder"/>
        </w:category>
        <w:types>
          <w:type w:val="bbPlcHdr"/>
        </w:types>
        <w:behaviors>
          <w:behavior w:val="content"/>
        </w:behaviors>
        <w:guid w:val="{7295D804-C92D-4B22-8A21-DA1D54BCFF21}"/>
      </w:docPartPr>
      <w:docPartBody>
        <w:p w:rsidR="00887897" w:rsidRDefault="00FD5BA1">
          <w:pPr>
            <w:pStyle w:val="1283C03AD7E24E31881FC1BB482FDD69"/>
          </w:pPr>
          <w:r w:rsidRPr="00853F0C">
            <w:rPr>
              <w:rStyle w:val="a3"/>
            </w:rPr>
            <w:t>Место для ввода текста.</w:t>
          </w:r>
        </w:p>
      </w:docPartBody>
    </w:docPart>
    <w:docPart>
      <w:docPartPr>
        <w:name w:val="0EFF3C8C70B44B98B521B3FF12E3B814"/>
        <w:category>
          <w:name w:val="Общие"/>
          <w:gallery w:val="placeholder"/>
        </w:category>
        <w:types>
          <w:type w:val="bbPlcHdr"/>
        </w:types>
        <w:behaviors>
          <w:behavior w:val="content"/>
        </w:behaviors>
        <w:guid w:val="{D1F01487-7C78-4787-9FBB-3D24E0DA8E9F}"/>
      </w:docPartPr>
      <w:docPartBody>
        <w:p w:rsidR="00887897" w:rsidRDefault="00FD5BA1">
          <w:pPr>
            <w:pStyle w:val="0EFF3C8C70B44B98B521B3FF12E3B814"/>
          </w:pPr>
          <w:r w:rsidRPr="00853F0C">
            <w:rPr>
              <w:rStyle w:val="a3"/>
            </w:rPr>
            <w:t>Место для ввода текста.</w:t>
          </w:r>
        </w:p>
      </w:docPartBody>
    </w:docPart>
    <w:docPart>
      <w:docPartPr>
        <w:name w:val="538C76AC88B240209345BC72C46BFF85"/>
        <w:category>
          <w:name w:val="Общие"/>
          <w:gallery w:val="placeholder"/>
        </w:category>
        <w:types>
          <w:type w:val="bbPlcHdr"/>
        </w:types>
        <w:behaviors>
          <w:behavior w:val="content"/>
        </w:behaviors>
        <w:guid w:val="{8673F448-1D3B-4676-BBC9-68D934977B5D}"/>
      </w:docPartPr>
      <w:docPartBody>
        <w:p w:rsidR="00887897" w:rsidRDefault="00FD5BA1">
          <w:pPr>
            <w:pStyle w:val="538C76AC88B240209345BC72C46BFF85"/>
          </w:pPr>
          <w:r w:rsidRPr="00853F0C">
            <w:rPr>
              <w:rStyle w:val="a3"/>
            </w:rPr>
            <w:t>Место для ввода текста.</w:t>
          </w:r>
        </w:p>
      </w:docPartBody>
    </w:docPart>
    <w:docPart>
      <w:docPartPr>
        <w:name w:val="5B463724EAD34DE4AB5D6446F4299126"/>
        <w:category>
          <w:name w:val="Общие"/>
          <w:gallery w:val="placeholder"/>
        </w:category>
        <w:types>
          <w:type w:val="bbPlcHdr"/>
        </w:types>
        <w:behaviors>
          <w:behavior w:val="content"/>
        </w:behaviors>
        <w:guid w:val="{8B9006DC-E135-4F87-B614-F41AB274D469}"/>
      </w:docPartPr>
      <w:docPartBody>
        <w:p w:rsidR="00887897" w:rsidRDefault="00FD5BA1">
          <w:pPr>
            <w:pStyle w:val="5B463724EAD34DE4AB5D6446F4299126"/>
          </w:pPr>
          <w:r>
            <w:rPr>
              <w:color w:val="808080" w:themeColor="background1" w:themeShade="80"/>
            </w:rPr>
            <w:t>Укажите документ или вид сведений</w:t>
          </w:r>
        </w:p>
      </w:docPartBody>
    </w:docPart>
    <w:docPart>
      <w:docPartPr>
        <w:name w:val="7250BE0B3D9246479049E2523EC2F1D0"/>
        <w:category>
          <w:name w:val="Общие"/>
          <w:gallery w:val="placeholder"/>
        </w:category>
        <w:types>
          <w:type w:val="bbPlcHdr"/>
        </w:types>
        <w:behaviors>
          <w:behavior w:val="content"/>
        </w:behaviors>
        <w:guid w:val="{344B6A12-3B40-4BCC-A022-26A5864C84CD}"/>
      </w:docPartPr>
      <w:docPartBody>
        <w:p w:rsidR="00887897" w:rsidRDefault="00FD5BA1">
          <w:pPr>
            <w:pStyle w:val="7250BE0B3D9246479049E2523EC2F1D0"/>
          </w:pPr>
          <w:r>
            <w:rPr>
              <w:color w:val="808080" w:themeColor="background1" w:themeShade="80"/>
            </w:rPr>
            <w:t>Укажите документ или вид сведений</w:t>
          </w:r>
        </w:p>
      </w:docPartBody>
    </w:docPart>
    <w:docPart>
      <w:docPartPr>
        <w:name w:val="BFD5C128BD8C45DE87088F2516262457"/>
        <w:category>
          <w:name w:val="Общие"/>
          <w:gallery w:val="placeholder"/>
        </w:category>
        <w:types>
          <w:type w:val="bbPlcHdr"/>
        </w:types>
        <w:behaviors>
          <w:behavior w:val="content"/>
        </w:behaviors>
        <w:guid w:val="{AA794C05-D9F5-4954-8F3D-AE5A870ED3D1}"/>
      </w:docPartPr>
      <w:docPartBody>
        <w:p w:rsidR="00887897" w:rsidRDefault="00FD5BA1">
          <w:pPr>
            <w:pStyle w:val="BFD5C128BD8C45DE87088F2516262457"/>
          </w:pPr>
          <w:r w:rsidRPr="00853F0C">
            <w:rPr>
              <w:rStyle w:val="a3"/>
            </w:rPr>
            <w:t>Место для ввода текста.</w:t>
          </w:r>
        </w:p>
      </w:docPartBody>
    </w:docPart>
    <w:docPart>
      <w:docPartPr>
        <w:name w:val="20A1693DB6A94B36A24AEC32E2602437"/>
        <w:category>
          <w:name w:val="Общие"/>
          <w:gallery w:val="placeholder"/>
        </w:category>
        <w:types>
          <w:type w:val="bbPlcHdr"/>
        </w:types>
        <w:behaviors>
          <w:behavior w:val="content"/>
        </w:behaviors>
        <w:guid w:val="{F002DF75-AA01-4993-AA20-8344EA233BED}"/>
      </w:docPartPr>
      <w:docPartBody>
        <w:p w:rsidR="00887897" w:rsidRDefault="00FD5BA1">
          <w:pPr>
            <w:pStyle w:val="20A1693DB6A94B36A24AEC32E2602437"/>
          </w:pPr>
          <w:r>
            <w:rPr>
              <w:color w:val="808080" w:themeColor="background1" w:themeShade="80"/>
            </w:rPr>
            <w:t>Укажите документ или вид сведений</w:t>
          </w:r>
        </w:p>
      </w:docPartBody>
    </w:docPart>
    <w:docPart>
      <w:docPartPr>
        <w:name w:val="5C663327917E4133AE91749153604A2F"/>
        <w:category>
          <w:name w:val="Общие"/>
          <w:gallery w:val="placeholder"/>
        </w:category>
        <w:types>
          <w:type w:val="bbPlcHdr"/>
        </w:types>
        <w:behaviors>
          <w:behavior w:val="content"/>
        </w:behaviors>
        <w:guid w:val="{4126173D-7DC2-4B14-B1FE-A00795F071F8}"/>
      </w:docPartPr>
      <w:docPartBody>
        <w:p w:rsidR="00887897" w:rsidRDefault="00FD5BA1">
          <w:pPr>
            <w:pStyle w:val="5C663327917E4133AE91749153604A2F"/>
          </w:pPr>
          <w:r>
            <w:rPr>
              <w:color w:val="808080" w:themeColor="background1" w:themeShade="80"/>
            </w:rPr>
            <w:t>Укажите документ или вид сведений</w:t>
          </w:r>
        </w:p>
      </w:docPartBody>
    </w:docPart>
    <w:docPart>
      <w:docPartPr>
        <w:name w:val="C25E6A50127349CCAF3957A35180115A"/>
        <w:category>
          <w:name w:val="Общие"/>
          <w:gallery w:val="placeholder"/>
        </w:category>
        <w:types>
          <w:type w:val="bbPlcHdr"/>
        </w:types>
        <w:behaviors>
          <w:behavior w:val="content"/>
        </w:behaviors>
        <w:guid w:val="{53A222C2-4B5B-48B3-9F41-0C51996A1209}"/>
      </w:docPartPr>
      <w:docPartBody>
        <w:p w:rsidR="00887897" w:rsidRDefault="00FD5BA1">
          <w:pPr>
            <w:pStyle w:val="C25E6A50127349CCAF3957A35180115A"/>
          </w:pPr>
          <w:r w:rsidRPr="00853F0C">
            <w:rPr>
              <w:rStyle w:val="a3"/>
            </w:rPr>
            <w:t>Место для ввода текста.</w:t>
          </w:r>
        </w:p>
      </w:docPartBody>
    </w:docPart>
    <w:docPart>
      <w:docPartPr>
        <w:name w:val="C02A226DF2144B06B0F26FBB74B45C82"/>
        <w:category>
          <w:name w:val="Общие"/>
          <w:gallery w:val="placeholder"/>
        </w:category>
        <w:types>
          <w:type w:val="bbPlcHdr"/>
        </w:types>
        <w:behaviors>
          <w:behavior w:val="content"/>
        </w:behaviors>
        <w:guid w:val="{82610A28-2FF2-41C1-883B-B8277947C187}"/>
      </w:docPartPr>
      <w:docPartBody>
        <w:p w:rsidR="00887897" w:rsidRDefault="00FD5BA1">
          <w:pPr>
            <w:pStyle w:val="C02A226DF2144B06B0F26FBB74B45C82"/>
          </w:pPr>
          <w:r>
            <w:rPr>
              <w:color w:val="808080" w:themeColor="background1" w:themeShade="80"/>
            </w:rPr>
            <w:t>Укажите документ или вид сведений</w:t>
          </w:r>
        </w:p>
      </w:docPartBody>
    </w:docPart>
    <w:docPart>
      <w:docPartPr>
        <w:name w:val="CC5FA98630B14D3987FD5145788582E2"/>
        <w:category>
          <w:name w:val="Общие"/>
          <w:gallery w:val="placeholder"/>
        </w:category>
        <w:types>
          <w:type w:val="bbPlcHdr"/>
        </w:types>
        <w:behaviors>
          <w:behavior w:val="content"/>
        </w:behaviors>
        <w:guid w:val="{615FDA1D-5346-409B-8931-0BB3EC7E5D89}"/>
      </w:docPartPr>
      <w:docPartBody>
        <w:p w:rsidR="00887897" w:rsidRDefault="00FD5BA1">
          <w:pPr>
            <w:pStyle w:val="CC5FA98630B14D3987FD5145788582E2"/>
          </w:pPr>
          <w:r>
            <w:rPr>
              <w:color w:val="808080" w:themeColor="background1" w:themeShade="80"/>
            </w:rPr>
            <w:t>Укажите документ или вид сведений</w:t>
          </w:r>
        </w:p>
      </w:docPartBody>
    </w:docPart>
    <w:docPart>
      <w:docPartPr>
        <w:name w:val="CECA4AF375E84898966353957A039816"/>
        <w:category>
          <w:name w:val="Общие"/>
          <w:gallery w:val="placeholder"/>
        </w:category>
        <w:types>
          <w:type w:val="bbPlcHdr"/>
        </w:types>
        <w:behaviors>
          <w:behavior w:val="content"/>
        </w:behaviors>
        <w:guid w:val="{DCD679F9-1DC9-4269-B247-FEF29B305E7B}"/>
      </w:docPartPr>
      <w:docPartBody>
        <w:p w:rsidR="00887897" w:rsidRDefault="00FD5BA1">
          <w:pPr>
            <w:pStyle w:val="CECA4AF375E84898966353957A039816"/>
          </w:pPr>
          <w:r w:rsidRPr="00853F0C">
            <w:rPr>
              <w:rStyle w:val="a3"/>
            </w:rPr>
            <w:t>Место для ввода текста.</w:t>
          </w:r>
        </w:p>
      </w:docPartBody>
    </w:docPart>
    <w:docPart>
      <w:docPartPr>
        <w:name w:val="5DE63D51E57C438EA2170790D8F3410D"/>
        <w:category>
          <w:name w:val="Общие"/>
          <w:gallery w:val="placeholder"/>
        </w:category>
        <w:types>
          <w:type w:val="bbPlcHdr"/>
        </w:types>
        <w:behaviors>
          <w:behavior w:val="content"/>
        </w:behaviors>
        <w:guid w:val="{C8EB3FD3-D2DA-464A-9389-22A084A200C8}"/>
      </w:docPartPr>
      <w:docPartBody>
        <w:p w:rsidR="00887897" w:rsidRDefault="00FD5BA1">
          <w:pPr>
            <w:pStyle w:val="5DE63D51E57C438EA2170790D8F3410D"/>
          </w:pPr>
          <w:r w:rsidRPr="00853F0C">
            <w:rPr>
              <w:rStyle w:val="a3"/>
            </w:rPr>
            <w:t>Место для ввода текста.</w:t>
          </w:r>
        </w:p>
      </w:docPartBody>
    </w:docPart>
    <w:docPart>
      <w:docPartPr>
        <w:name w:val="62BC4A81F6F44044A2984A263F5F8A5E"/>
        <w:category>
          <w:name w:val="Общие"/>
          <w:gallery w:val="placeholder"/>
        </w:category>
        <w:types>
          <w:type w:val="bbPlcHdr"/>
        </w:types>
        <w:behaviors>
          <w:behavior w:val="content"/>
        </w:behaviors>
        <w:guid w:val="{19F1BBFC-721F-4999-865E-FACC34546FD9}"/>
      </w:docPartPr>
      <w:docPartBody>
        <w:p w:rsidR="00887897" w:rsidRDefault="00FD5BA1">
          <w:pPr>
            <w:pStyle w:val="62BC4A81F6F44044A2984A263F5F8A5E"/>
          </w:pPr>
          <w:r w:rsidRPr="00853F0C">
            <w:rPr>
              <w:rStyle w:val="a3"/>
            </w:rPr>
            <w:t>Место для ввода текста.</w:t>
          </w:r>
        </w:p>
      </w:docPartBody>
    </w:docPart>
    <w:docPart>
      <w:docPartPr>
        <w:name w:val="353B23A36A31452BA5139FE4B01FED0D"/>
        <w:category>
          <w:name w:val="Общие"/>
          <w:gallery w:val="placeholder"/>
        </w:category>
        <w:types>
          <w:type w:val="bbPlcHdr"/>
        </w:types>
        <w:behaviors>
          <w:behavior w:val="content"/>
        </w:behaviors>
        <w:guid w:val="{85654EDD-56B0-4E1D-A601-2346B5236ED7}"/>
      </w:docPartPr>
      <w:docPartBody>
        <w:p w:rsidR="00887897" w:rsidRDefault="00FD5BA1">
          <w:pPr>
            <w:pStyle w:val="353B23A36A31452BA5139FE4B01FED0D"/>
          </w:pPr>
          <w:r w:rsidRPr="007027F2">
            <w:rPr>
              <w:rStyle w:val="a3"/>
            </w:rPr>
            <w:t>Выберите стандартный блок.</w:t>
          </w:r>
        </w:p>
      </w:docPartBody>
    </w:docPart>
    <w:docPart>
      <w:docPartPr>
        <w:name w:val="2CFDB943CB6B40188A0989918DE7ADD3"/>
        <w:category>
          <w:name w:val="Общие"/>
          <w:gallery w:val="placeholder"/>
        </w:category>
        <w:types>
          <w:type w:val="bbPlcHdr"/>
        </w:types>
        <w:behaviors>
          <w:behavior w:val="content"/>
        </w:behaviors>
        <w:guid w:val="{965D51FE-5D81-423F-BE0C-125FE91ED863}"/>
      </w:docPartPr>
      <w:docPartBody>
        <w:p w:rsidR="00887897" w:rsidRDefault="00FD5BA1">
          <w:pPr>
            <w:pStyle w:val="2CFDB943CB6B40188A0989918DE7ADD3"/>
          </w:pPr>
          <w:r w:rsidRPr="00853F0C">
            <w:rPr>
              <w:rStyle w:val="a3"/>
            </w:rPr>
            <w:t>Место для ввода текста.</w:t>
          </w:r>
        </w:p>
      </w:docPartBody>
    </w:docPart>
    <w:docPart>
      <w:docPartPr>
        <w:name w:val="7C08EBDCA7C74F18B12D6B208E76B0D8"/>
        <w:category>
          <w:name w:val="Общие"/>
          <w:gallery w:val="placeholder"/>
        </w:category>
        <w:types>
          <w:type w:val="bbPlcHdr"/>
        </w:types>
        <w:behaviors>
          <w:behavior w:val="content"/>
        </w:behaviors>
        <w:guid w:val="{70587648-43E6-40FE-8060-0BB8222D96E2}"/>
      </w:docPartPr>
      <w:docPartBody>
        <w:p w:rsidR="00887897" w:rsidRDefault="00FD5BA1">
          <w:pPr>
            <w:pStyle w:val="7C08EBDCA7C74F18B12D6B208E76B0D8"/>
          </w:pPr>
          <w:r w:rsidRPr="00853F0C">
            <w:rPr>
              <w:rStyle w:val="a3"/>
            </w:rPr>
            <w:t>Место для ввода текста.</w:t>
          </w:r>
        </w:p>
      </w:docPartBody>
    </w:docPart>
    <w:docPart>
      <w:docPartPr>
        <w:name w:val="4B371DBF53B4486C845E6C6530F3E1E5"/>
        <w:category>
          <w:name w:val="Общие"/>
          <w:gallery w:val="placeholder"/>
        </w:category>
        <w:types>
          <w:type w:val="bbPlcHdr"/>
        </w:types>
        <w:behaviors>
          <w:behavior w:val="content"/>
        </w:behaviors>
        <w:guid w:val="{25DC6BB3-D7D7-4F1C-BEB9-8E580EDAED4C}"/>
      </w:docPartPr>
      <w:docPartBody>
        <w:p w:rsidR="00887897" w:rsidRDefault="00FD5BA1">
          <w:pPr>
            <w:pStyle w:val="4B371DBF53B4486C845E6C6530F3E1E5"/>
          </w:pPr>
          <w:r w:rsidRPr="00853F0C">
            <w:rPr>
              <w:rStyle w:val="a3"/>
            </w:rPr>
            <w:t>Место для ввода текста.</w:t>
          </w:r>
        </w:p>
      </w:docPartBody>
    </w:docPart>
    <w:docPart>
      <w:docPartPr>
        <w:name w:val="B92E3DCA49684B2B87020BF65D8C2667"/>
        <w:category>
          <w:name w:val="Общие"/>
          <w:gallery w:val="placeholder"/>
        </w:category>
        <w:types>
          <w:type w:val="bbPlcHdr"/>
        </w:types>
        <w:behaviors>
          <w:behavior w:val="content"/>
        </w:behaviors>
        <w:guid w:val="{83CE12E3-AE11-43A7-BA35-0424F50B3A11}"/>
      </w:docPartPr>
      <w:docPartBody>
        <w:p w:rsidR="00887897" w:rsidRDefault="00FD5BA1">
          <w:pPr>
            <w:pStyle w:val="B92E3DCA49684B2B87020BF65D8C2667"/>
          </w:pPr>
          <w:r w:rsidRPr="007027F2">
            <w:rPr>
              <w:rStyle w:val="a3"/>
            </w:rPr>
            <w:t>Выберите стандартный блок.</w:t>
          </w:r>
        </w:p>
      </w:docPartBody>
    </w:docPart>
    <w:docPart>
      <w:docPartPr>
        <w:name w:val="F1EDEE8141F942D78B9444EB75B52BC0"/>
        <w:category>
          <w:name w:val="Общие"/>
          <w:gallery w:val="placeholder"/>
        </w:category>
        <w:types>
          <w:type w:val="bbPlcHdr"/>
        </w:types>
        <w:behaviors>
          <w:behavior w:val="content"/>
        </w:behaviors>
        <w:guid w:val="{DBC46933-A457-49F0-AE14-9DBBD8B629D0}"/>
      </w:docPartPr>
      <w:docPartBody>
        <w:p w:rsidR="00887897" w:rsidRDefault="00FD5BA1">
          <w:pPr>
            <w:pStyle w:val="F1EDEE8141F942D78B9444EB75B52BC0"/>
          </w:pPr>
          <w:r w:rsidRPr="00C961BF">
            <w:rPr>
              <w:rStyle w:val="a3"/>
            </w:rPr>
            <w:t>В</w:t>
          </w:r>
          <w:r>
            <w:rPr>
              <w:rStyle w:val="a3"/>
            </w:rPr>
            <w:t>ыберите стандартный блок</w:t>
          </w:r>
          <w:r w:rsidRPr="00C961BF">
            <w:rPr>
              <w:rStyle w:val="a3"/>
            </w:rPr>
            <w:t>.</w:t>
          </w:r>
        </w:p>
      </w:docPartBody>
    </w:docPart>
    <w:docPart>
      <w:docPartPr>
        <w:name w:val="A235B7D7394F47FD895120D9B3D928D2"/>
        <w:category>
          <w:name w:val="Общие"/>
          <w:gallery w:val="placeholder"/>
        </w:category>
        <w:types>
          <w:type w:val="bbPlcHdr"/>
        </w:types>
        <w:behaviors>
          <w:behavior w:val="content"/>
        </w:behaviors>
        <w:guid w:val="{9F7C4412-6C87-4937-A5AE-320BDFC4144E}"/>
      </w:docPartPr>
      <w:docPartBody>
        <w:p w:rsidR="00887897" w:rsidRDefault="00FD5BA1">
          <w:pPr>
            <w:pStyle w:val="A235B7D7394F47FD895120D9B3D928D2"/>
          </w:pPr>
          <w:r w:rsidRPr="007027F2">
            <w:rPr>
              <w:rStyle w:val="a3"/>
            </w:rPr>
            <w:t>Выберите стандартный блок.</w:t>
          </w:r>
        </w:p>
        <w:bookmarkStart w:id="1" w:name="НПлана"/>
        <w:bookmarkStart w:id="2" w:name="НПлана"/>
        <w:bookmarkStart w:id="3" w:name="НПлана"/>
        <w:bookmarkStart w:id="4" w:name="НПлана"/>
        <w:bookmarkEnd w:id="1"/>
        <w:bookmarkEnd w:id="2"/>
        <w:bookmarkEnd w:id="3"/>
      </w:docPartBody>
    </w:docPart>
    <w:docPart>
      <w:docPartPr>
        <w:name w:val="BC37992F6CBB4866B549D037D639FEC9"/>
        <w:category>
          <w:name w:val="Общие"/>
          <w:gallery w:val="placeholder"/>
        </w:category>
        <w:types>
          <w:type w:val="bbPlcHdr"/>
        </w:types>
        <w:behaviors>
          <w:behavior w:val="content"/>
        </w:behaviors>
        <w:guid w:val="{2C5318A9-8E7E-4A45-ADFB-06BEB425657B}"/>
      </w:docPartPr>
      <w:docPartBody>
        <w:p w:rsidR="00887897" w:rsidRDefault="00B42E19" w:rsidP="00B42E19">
          <w:pPr>
            <w:pStyle w:val="BC37992F6CBB4866B549D037D639FEC9"/>
          </w:pPr>
          <w:r w:rsidRPr="00853F0C">
            <w:rPr>
              <w:rStyle w:val="a3"/>
            </w:rPr>
            <w:t xml:space="preserve">Место для ввода </w:t>
          </w:r>
          <w:r>
            <w:rPr>
              <w:rStyle w:val="a3"/>
            </w:rPr>
            <w:t>номера</w:t>
          </w:r>
          <w:bookmarkEnd w:id="4"/>
        </w:p>
      </w:docPartBody>
    </w:docPart>
    <w:docPart>
      <w:docPartPr>
        <w:name w:val="AA6AE290E78A4F208621B5AA7258FE89"/>
        <w:category>
          <w:name w:val="Общие"/>
          <w:gallery w:val="placeholder"/>
        </w:category>
        <w:types>
          <w:type w:val="bbPlcHdr"/>
        </w:types>
        <w:behaviors>
          <w:behavior w:val="content"/>
        </w:behaviors>
        <w:guid w:val="{C39569E4-309F-4195-BB8D-2EED5BBEED15}"/>
      </w:docPartPr>
      <w:docPartBody>
        <w:p w:rsidR="00887897" w:rsidRDefault="00B42E19" w:rsidP="00B42E19">
          <w:pPr>
            <w:pStyle w:val="AA6AE290E78A4F208621B5AA7258FE89"/>
          </w:pPr>
          <w:bookmarkStart w:id="5" w:name="НПлана"/>
          <w:r w:rsidRPr="00853F0C">
            <w:rPr>
              <w:rStyle w:val="a3"/>
            </w:rPr>
            <w:t xml:space="preserve">Место для ввода </w:t>
          </w:r>
          <w:r>
            <w:rPr>
              <w:rStyle w:val="a3"/>
            </w:rPr>
            <w:t>номера</w:t>
          </w:r>
          <w:bookmarkEnd w:id="5"/>
        </w:p>
      </w:docPartBody>
    </w:docPart>
    <w:docPart>
      <w:docPartPr>
        <w:name w:val="9297AD651EFC4CDE9DD52C2AEFB9FD00"/>
        <w:category>
          <w:name w:val="Общие"/>
          <w:gallery w:val="placeholder"/>
        </w:category>
        <w:types>
          <w:type w:val="bbPlcHdr"/>
        </w:types>
        <w:behaviors>
          <w:behavior w:val="content"/>
        </w:behaviors>
        <w:guid w:val="{09AF5066-92D9-4E95-97C1-C170BED169F7}"/>
      </w:docPartPr>
      <w:docPartBody>
        <w:p w:rsidR="00887897" w:rsidRDefault="00B42E19" w:rsidP="00B42E19">
          <w:pPr>
            <w:pStyle w:val="9297AD651EFC4CDE9DD52C2AEFB9FD00"/>
          </w:pPr>
          <w:bookmarkStart w:id="6" w:name="НПлана"/>
          <w:r w:rsidRPr="00853F0C">
            <w:rPr>
              <w:rStyle w:val="a3"/>
            </w:rPr>
            <w:t xml:space="preserve">Место для ввода </w:t>
          </w:r>
          <w:r>
            <w:rPr>
              <w:rStyle w:val="a3"/>
            </w:rPr>
            <w:t>номера</w:t>
          </w:r>
          <w:bookmarkEnd w:id="6"/>
        </w:p>
      </w:docPartBody>
    </w:docPart>
    <w:docPart>
      <w:docPartPr>
        <w:name w:val="2DA46E53DE62452DA70B7E0AFB05E16F"/>
        <w:category>
          <w:name w:val="Общие"/>
          <w:gallery w:val="placeholder"/>
        </w:category>
        <w:types>
          <w:type w:val="bbPlcHdr"/>
        </w:types>
        <w:behaviors>
          <w:behavior w:val="content"/>
        </w:behaviors>
        <w:guid w:val="{C0F06DF6-41C1-4CA9-AA03-F1A8839549D3}"/>
      </w:docPartPr>
      <w:docPartBody>
        <w:p w:rsidR="00887897" w:rsidRDefault="00B42E19" w:rsidP="00B42E19">
          <w:pPr>
            <w:pStyle w:val="2DA46E53DE62452DA70B7E0AFB05E16F"/>
          </w:pPr>
          <w:bookmarkStart w:id="7" w:name="НПлана"/>
          <w:r w:rsidRPr="00853F0C">
            <w:rPr>
              <w:rStyle w:val="a3"/>
            </w:rPr>
            <w:t xml:space="preserve">Место для ввода </w:t>
          </w:r>
          <w:r>
            <w:rPr>
              <w:rStyle w:val="a3"/>
            </w:rPr>
            <w:t>номера</w:t>
          </w:r>
          <w:bookmarkEnd w:id="7"/>
        </w:p>
      </w:docPartBody>
    </w:docPart>
    <w:docPart>
      <w:docPartPr>
        <w:name w:val="765D223B1E1E4A37BC832727C961B944"/>
        <w:category>
          <w:name w:val="Общие"/>
          <w:gallery w:val="placeholder"/>
        </w:category>
        <w:types>
          <w:type w:val="bbPlcHdr"/>
        </w:types>
        <w:behaviors>
          <w:behavior w:val="content"/>
        </w:behaviors>
        <w:guid w:val="{ECD1DEAE-5B09-47FD-8823-58178B90D59E}"/>
      </w:docPartPr>
      <w:docPartBody>
        <w:p w:rsidR="00887897" w:rsidRDefault="00B42E19" w:rsidP="00B42E19">
          <w:pPr>
            <w:pStyle w:val="765D223B1E1E4A37BC832727C961B944"/>
          </w:pPr>
          <w:r w:rsidRPr="00853F0C">
            <w:rPr>
              <w:rStyle w:val="a3"/>
            </w:rPr>
            <w:t>Место для ввода текста.</w:t>
          </w:r>
        </w:p>
      </w:docPartBody>
    </w:docPart>
    <w:docPart>
      <w:docPartPr>
        <w:name w:val="81E12A3424844BA18096C5CE7612B46E"/>
        <w:category>
          <w:name w:val="Общие"/>
          <w:gallery w:val="placeholder"/>
        </w:category>
        <w:types>
          <w:type w:val="bbPlcHdr"/>
        </w:types>
        <w:behaviors>
          <w:behavior w:val="content"/>
        </w:behaviors>
        <w:guid w:val="{BACAEF5E-4167-4C99-B5B7-5BB25CD0C9E6}"/>
      </w:docPartPr>
      <w:docPartBody>
        <w:p w:rsidR="00944E93" w:rsidRDefault="009512B2" w:rsidP="009512B2">
          <w:pPr>
            <w:pStyle w:val="81E12A3424844BA18096C5CE7612B46E"/>
          </w:pPr>
          <w:r w:rsidRPr="00853F0C">
            <w:rPr>
              <w:rStyle w:val="a3"/>
            </w:rPr>
            <w:t>Место для ввода текста.</w:t>
          </w:r>
        </w:p>
      </w:docPartBody>
    </w:docPart>
    <w:docPart>
      <w:docPartPr>
        <w:name w:val="BEA67F08C59D41B69322CCC70A9B8434"/>
        <w:category>
          <w:name w:val="Общие"/>
          <w:gallery w:val="placeholder"/>
        </w:category>
        <w:types>
          <w:type w:val="bbPlcHdr"/>
        </w:types>
        <w:behaviors>
          <w:behavior w:val="content"/>
        </w:behaviors>
        <w:guid w:val="{99ED2174-C554-4574-BBB7-9C8A7189D7C4}"/>
      </w:docPartPr>
      <w:docPartBody>
        <w:p w:rsidR="00944E93" w:rsidRDefault="009512B2" w:rsidP="009512B2">
          <w:pPr>
            <w:pStyle w:val="BEA67F08C59D41B69322CCC70A9B8434"/>
          </w:pPr>
          <w:r w:rsidRPr="00853F0C">
            <w:rPr>
              <w:rStyle w:val="a3"/>
            </w:rPr>
            <w:t>Место для ввода текста.</w:t>
          </w:r>
        </w:p>
      </w:docPartBody>
    </w:docPart>
    <w:docPart>
      <w:docPartPr>
        <w:name w:val="274D6E847C7444AAAAFE7C27E9AF7104"/>
        <w:category>
          <w:name w:val="Общие"/>
          <w:gallery w:val="placeholder"/>
        </w:category>
        <w:types>
          <w:type w:val="bbPlcHdr"/>
        </w:types>
        <w:behaviors>
          <w:behavior w:val="content"/>
        </w:behaviors>
        <w:guid w:val="{A9B8E8CC-896D-4EA6-A6C1-B299A3C99A40}"/>
      </w:docPartPr>
      <w:docPartBody>
        <w:p w:rsidR="00944E93" w:rsidRDefault="009512B2" w:rsidP="009512B2">
          <w:pPr>
            <w:pStyle w:val="274D6E847C7444AAAAFE7C27E9AF7104"/>
          </w:pPr>
          <w:r w:rsidRPr="00853F0C">
            <w:rPr>
              <w:rStyle w:val="a3"/>
            </w:rPr>
            <w:t>Место для ввода текста.</w:t>
          </w:r>
        </w:p>
      </w:docPartBody>
    </w:docPart>
    <w:docPart>
      <w:docPartPr>
        <w:name w:val="69CD473FFE37460EA96BF2187360B168"/>
        <w:category>
          <w:name w:val="Общие"/>
          <w:gallery w:val="placeholder"/>
        </w:category>
        <w:types>
          <w:type w:val="bbPlcHdr"/>
        </w:types>
        <w:behaviors>
          <w:behavior w:val="content"/>
        </w:behaviors>
        <w:guid w:val="{6A251910-C300-4E8D-B39E-E58AD2F1393A}"/>
      </w:docPartPr>
      <w:docPartBody>
        <w:p w:rsidR="00944E93" w:rsidRDefault="009512B2" w:rsidP="009512B2">
          <w:pPr>
            <w:pStyle w:val="69CD473FFE37460EA96BF2187360B168"/>
          </w:pPr>
          <w:r w:rsidRPr="00853F0C">
            <w:rPr>
              <w:rStyle w:val="a3"/>
            </w:rPr>
            <w:t>Место для ввода текста.</w:t>
          </w:r>
        </w:p>
      </w:docPartBody>
    </w:docPart>
    <w:docPart>
      <w:docPartPr>
        <w:name w:val="3458D1F50C7040759413F9EB277CD2F8"/>
        <w:category>
          <w:name w:val="Общие"/>
          <w:gallery w:val="placeholder"/>
        </w:category>
        <w:types>
          <w:type w:val="bbPlcHdr"/>
        </w:types>
        <w:behaviors>
          <w:behavior w:val="content"/>
        </w:behaviors>
        <w:guid w:val="{F9C5E824-1637-4BAB-AD96-B3B9E4624962}"/>
      </w:docPartPr>
      <w:docPartBody>
        <w:p w:rsidR="00944E93" w:rsidRDefault="009512B2" w:rsidP="009512B2">
          <w:pPr>
            <w:pStyle w:val="3458D1F50C7040759413F9EB277CD2F8"/>
          </w:pPr>
          <w:r w:rsidRPr="00853F0C">
            <w:rPr>
              <w:rStyle w:val="a3"/>
            </w:rPr>
            <w:t>Место для ввода текста.</w:t>
          </w:r>
        </w:p>
      </w:docPartBody>
    </w:docPart>
    <w:docPart>
      <w:docPartPr>
        <w:name w:val="0F6B12ACE5064B75A67D6C4D06E22DB2"/>
        <w:category>
          <w:name w:val="Общие"/>
          <w:gallery w:val="placeholder"/>
        </w:category>
        <w:types>
          <w:type w:val="bbPlcHdr"/>
        </w:types>
        <w:behaviors>
          <w:behavior w:val="content"/>
        </w:behaviors>
        <w:guid w:val="{2171FCF7-7E61-4983-AB56-87F8491D22AB}"/>
      </w:docPartPr>
      <w:docPartBody>
        <w:p w:rsidR="00944E93" w:rsidRDefault="009512B2" w:rsidP="009512B2">
          <w:pPr>
            <w:pStyle w:val="0F6B12ACE5064B75A67D6C4D06E22DB2"/>
          </w:pPr>
          <w:r w:rsidRPr="00853F0C">
            <w:rPr>
              <w:rStyle w:val="a3"/>
            </w:rPr>
            <w:t>Место для ввода текста.</w:t>
          </w:r>
        </w:p>
      </w:docPartBody>
    </w:docPart>
    <w:docPart>
      <w:docPartPr>
        <w:name w:val="03D6235058354DEAB6FF59435402DB24"/>
        <w:category>
          <w:name w:val="Общие"/>
          <w:gallery w:val="placeholder"/>
        </w:category>
        <w:types>
          <w:type w:val="bbPlcHdr"/>
        </w:types>
        <w:behaviors>
          <w:behavior w:val="content"/>
        </w:behaviors>
        <w:guid w:val="{019FF251-5F6F-416F-A7F1-14595DF50D58}"/>
      </w:docPartPr>
      <w:docPartBody>
        <w:p w:rsidR="00944E93" w:rsidRDefault="009512B2" w:rsidP="009512B2">
          <w:pPr>
            <w:pStyle w:val="03D6235058354DEAB6FF59435402DB24"/>
          </w:pPr>
          <w:r w:rsidRPr="00853F0C">
            <w:rPr>
              <w:rStyle w:val="a3"/>
            </w:rPr>
            <w:t>Место для ввода текста.</w:t>
          </w:r>
        </w:p>
      </w:docPartBody>
    </w:docPart>
    <w:docPart>
      <w:docPartPr>
        <w:name w:val="D1E8D9B84DD44FB591CE03536B5002FC"/>
        <w:category>
          <w:name w:val="Общие"/>
          <w:gallery w:val="placeholder"/>
        </w:category>
        <w:types>
          <w:type w:val="bbPlcHdr"/>
        </w:types>
        <w:behaviors>
          <w:behavior w:val="content"/>
        </w:behaviors>
        <w:guid w:val="{76134228-818A-4C62-A399-CAEB3DA0D9CF}"/>
      </w:docPartPr>
      <w:docPartBody>
        <w:p w:rsidR="00944E93" w:rsidRDefault="009512B2" w:rsidP="009512B2">
          <w:pPr>
            <w:pStyle w:val="D1E8D9B84DD44FB591CE03536B5002FC"/>
          </w:pPr>
          <w:r w:rsidRPr="00853F0C">
            <w:rPr>
              <w:rStyle w:val="a3"/>
            </w:rPr>
            <w:t>Место для ввода текста.</w:t>
          </w:r>
        </w:p>
      </w:docPartBody>
    </w:docPart>
    <w:docPart>
      <w:docPartPr>
        <w:name w:val="03C80335DFD44873B08A7B3C8A8AC036"/>
        <w:category>
          <w:name w:val="Общие"/>
          <w:gallery w:val="placeholder"/>
        </w:category>
        <w:types>
          <w:type w:val="bbPlcHdr"/>
        </w:types>
        <w:behaviors>
          <w:behavior w:val="content"/>
        </w:behaviors>
        <w:guid w:val="{D35486C7-6451-4226-8792-F3C1135BBFC8}"/>
      </w:docPartPr>
      <w:docPartBody>
        <w:p w:rsidR="00944E93" w:rsidRDefault="009512B2" w:rsidP="009512B2">
          <w:pPr>
            <w:pStyle w:val="03C80335DFD44873B08A7B3C8A8AC036"/>
          </w:pPr>
          <w:r w:rsidRPr="00853F0C">
            <w:rPr>
              <w:rStyle w:val="a3"/>
            </w:rPr>
            <w:t>Место для ввода текста.</w:t>
          </w:r>
        </w:p>
      </w:docPartBody>
    </w:docPart>
    <w:docPart>
      <w:docPartPr>
        <w:name w:val="6F9239BABF6F430CB0143A5B5FCF0C46"/>
        <w:category>
          <w:name w:val="Общие"/>
          <w:gallery w:val="placeholder"/>
        </w:category>
        <w:types>
          <w:type w:val="bbPlcHdr"/>
        </w:types>
        <w:behaviors>
          <w:behavior w:val="content"/>
        </w:behaviors>
        <w:guid w:val="{6682539B-F380-4946-9158-A5B2ADDC58B3}"/>
      </w:docPartPr>
      <w:docPartBody>
        <w:p w:rsidR="00944E93" w:rsidRDefault="009512B2" w:rsidP="009512B2">
          <w:pPr>
            <w:pStyle w:val="6F9239BABF6F430CB0143A5B5FCF0C46"/>
          </w:pPr>
          <w:r w:rsidRPr="00853F0C">
            <w:rPr>
              <w:rStyle w:val="a3"/>
            </w:rPr>
            <w:t>Место для ввода текста.</w:t>
          </w:r>
        </w:p>
      </w:docPartBody>
    </w:docPart>
    <w:docPart>
      <w:docPartPr>
        <w:name w:val="A7A0C7C11D034B0EBDB1EE53C2E07D4A"/>
        <w:category>
          <w:name w:val="Общие"/>
          <w:gallery w:val="placeholder"/>
        </w:category>
        <w:types>
          <w:type w:val="bbPlcHdr"/>
        </w:types>
        <w:behaviors>
          <w:behavior w:val="content"/>
        </w:behaviors>
        <w:guid w:val="{CB453165-5B2B-4753-8F02-82F7265DEB0D}"/>
      </w:docPartPr>
      <w:docPartBody>
        <w:p w:rsidR="00944E93" w:rsidRDefault="009512B2" w:rsidP="009512B2">
          <w:pPr>
            <w:pStyle w:val="A7A0C7C11D034B0EBDB1EE53C2E07D4A"/>
          </w:pPr>
          <w:r w:rsidRPr="00853F0C">
            <w:rPr>
              <w:rStyle w:val="a3"/>
            </w:rPr>
            <w:t>Место для ввода текста.</w:t>
          </w:r>
        </w:p>
      </w:docPartBody>
    </w:docPart>
    <w:docPart>
      <w:docPartPr>
        <w:name w:val="66A5CDD9A14B413B9406311ACAF44CA1"/>
        <w:category>
          <w:name w:val="Общие"/>
          <w:gallery w:val="placeholder"/>
        </w:category>
        <w:types>
          <w:type w:val="bbPlcHdr"/>
        </w:types>
        <w:behaviors>
          <w:behavior w:val="content"/>
        </w:behaviors>
        <w:guid w:val="{3CFABDE0-33B0-4045-83B6-9E12AD7D0B00}"/>
      </w:docPartPr>
      <w:docPartBody>
        <w:p w:rsidR="00944E93" w:rsidRDefault="009512B2" w:rsidP="009512B2">
          <w:pPr>
            <w:pStyle w:val="66A5CDD9A14B413B9406311ACAF44CA1"/>
          </w:pPr>
          <w:r w:rsidRPr="00853F0C">
            <w:rPr>
              <w:rStyle w:val="a3"/>
            </w:rPr>
            <w:t>Место для ввода текста.</w:t>
          </w:r>
        </w:p>
      </w:docPartBody>
    </w:docPart>
    <w:docPart>
      <w:docPartPr>
        <w:name w:val="01696421687F4B9696F2C6CE5E2AF1CC"/>
        <w:category>
          <w:name w:val="Общие"/>
          <w:gallery w:val="placeholder"/>
        </w:category>
        <w:types>
          <w:type w:val="bbPlcHdr"/>
        </w:types>
        <w:behaviors>
          <w:behavior w:val="content"/>
        </w:behaviors>
        <w:guid w:val="{4653676D-E010-4EBE-8B3E-835C7F8AD012}"/>
      </w:docPartPr>
      <w:docPartBody>
        <w:p w:rsidR="00944E93" w:rsidRDefault="009512B2" w:rsidP="009512B2">
          <w:pPr>
            <w:pStyle w:val="01696421687F4B9696F2C6CE5E2AF1CC"/>
          </w:pPr>
          <w:r w:rsidRPr="00853F0C">
            <w:rPr>
              <w:rStyle w:val="a3"/>
            </w:rPr>
            <w:t>Место для ввода текста.</w:t>
          </w:r>
        </w:p>
      </w:docPartBody>
    </w:docPart>
    <w:docPart>
      <w:docPartPr>
        <w:name w:val="2582FA1878B54F6786462FFC9E28785F"/>
        <w:category>
          <w:name w:val="Общие"/>
          <w:gallery w:val="placeholder"/>
        </w:category>
        <w:types>
          <w:type w:val="bbPlcHdr"/>
        </w:types>
        <w:behaviors>
          <w:behavior w:val="content"/>
        </w:behaviors>
        <w:guid w:val="{E40386E9-876F-4F83-AC95-98308184799F}"/>
      </w:docPartPr>
      <w:docPartBody>
        <w:p w:rsidR="00944E93" w:rsidRDefault="009512B2" w:rsidP="009512B2">
          <w:pPr>
            <w:pStyle w:val="2582FA1878B54F6786462FFC9E28785F"/>
          </w:pPr>
          <w:r w:rsidRPr="00853F0C">
            <w:rPr>
              <w:rStyle w:val="a3"/>
            </w:rPr>
            <w:t>Место для ввода текста.</w:t>
          </w:r>
        </w:p>
      </w:docPartBody>
    </w:docPart>
    <w:docPart>
      <w:docPartPr>
        <w:name w:val="CB0E9EE953DD4FFAB23CB5943D77D119"/>
        <w:category>
          <w:name w:val="Общие"/>
          <w:gallery w:val="placeholder"/>
        </w:category>
        <w:types>
          <w:type w:val="bbPlcHdr"/>
        </w:types>
        <w:behaviors>
          <w:behavior w:val="content"/>
        </w:behaviors>
        <w:guid w:val="{7ABA6B41-65FB-410E-A47D-ED4A4A2EC936}"/>
      </w:docPartPr>
      <w:docPartBody>
        <w:p w:rsidR="00944E93" w:rsidRDefault="009512B2" w:rsidP="009512B2">
          <w:pPr>
            <w:pStyle w:val="CB0E9EE953DD4FFAB23CB5943D77D119"/>
          </w:pPr>
          <w:r w:rsidRPr="00853F0C">
            <w:rPr>
              <w:rStyle w:val="a3"/>
            </w:rPr>
            <w:t>Место для ввода текста.</w:t>
          </w:r>
        </w:p>
      </w:docPartBody>
    </w:docPart>
    <w:docPart>
      <w:docPartPr>
        <w:name w:val="27E672D90D1C4FDBACA3EB1BA9CC4C6D"/>
        <w:category>
          <w:name w:val="Общие"/>
          <w:gallery w:val="placeholder"/>
        </w:category>
        <w:types>
          <w:type w:val="bbPlcHdr"/>
        </w:types>
        <w:behaviors>
          <w:behavior w:val="content"/>
        </w:behaviors>
        <w:guid w:val="{82D53B3A-6EA9-4881-BDCD-0088F4EEE50B}"/>
      </w:docPartPr>
      <w:docPartBody>
        <w:p w:rsidR="00944E93" w:rsidRDefault="009512B2" w:rsidP="009512B2">
          <w:pPr>
            <w:pStyle w:val="27E672D90D1C4FDBACA3EB1BA9CC4C6D"/>
          </w:pPr>
          <w:r w:rsidRPr="00853F0C">
            <w:rPr>
              <w:rStyle w:val="a3"/>
            </w:rPr>
            <w:t>Место для ввода текста.</w:t>
          </w:r>
        </w:p>
      </w:docPartBody>
    </w:docPart>
    <w:docPart>
      <w:docPartPr>
        <w:name w:val="0E98FC17E25E4B4886D9E380FA4178E6"/>
        <w:category>
          <w:name w:val="Общие"/>
          <w:gallery w:val="placeholder"/>
        </w:category>
        <w:types>
          <w:type w:val="bbPlcHdr"/>
        </w:types>
        <w:behaviors>
          <w:behavior w:val="content"/>
        </w:behaviors>
        <w:guid w:val="{41762B02-2049-4611-B0B1-013209C4FF2D}"/>
      </w:docPartPr>
      <w:docPartBody>
        <w:p w:rsidR="00944E93" w:rsidRDefault="009512B2" w:rsidP="009512B2">
          <w:pPr>
            <w:pStyle w:val="0E98FC17E25E4B4886D9E380FA4178E6"/>
          </w:pPr>
          <w:r w:rsidRPr="00853F0C">
            <w:rPr>
              <w:rStyle w:val="a3"/>
            </w:rPr>
            <w:t>Место для ввода текста.</w:t>
          </w:r>
        </w:p>
      </w:docPartBody>
    </w:docPart>
    <w:docPart>
      <w:docPartPr>
        <w:name w:val="B0553538961849B39DCA9E33D8E6F901"/>
        <w:category>
          <w:name w:val="Общие"/>
          <w:gallery w:val="placeholder"/>
        </w:category>
        <w:types>
          <w:type w:val="bbPlcHdr"/>
        </w:types>
        <w:behaviors>
          <w:behavior w:val="content"/>
        </w:behaviors>
        <w:guid w:val="{4191B6C3-2531-4C2B-A418-EE929DB63524}"/>
      </w:docPartPr>
      <w:docPartBody>
        <w:p w:rsidR="00944E93" w:rsidRDefault="009512B2" w:rsidP="009512B2">
          <w:pPr>
            <w:pStyle w:val="B0553538961849B39DCA9E33D8E6F901"/>
          </w:pPr>
          <w:r w:rsidRPr="00853F0C">
            <w:rPr>
              <w:rStyle w:val="a3"/>
            </w:rPr>
            <w:t>Место для ввода текста.</w:t>
          </w:r>
        </w:p>
      </w:docPartBody>
    </w:docPart>
    <w:docPart>
      <w:docPartPr>
        <w:name w:val="5D9A52220AD249EB85F1FE865431342A"/>
        <w:category>
          <w:name w:val="Общие"/>
          <w:gallery w:val="placeholder"/>
        </w:category>
        <w:types>
          <w:type w:val="bbPlcHdr"/>
        </w:types>
        <w:behaviors>
          <w:behavior w:val="content"/>
        </w:behaviors>
        <w:guid w:val="{20ACAAD2-6A1D-45AC-BF71-CEBC66FA6B7C}"/>
      </w:docPartPr>
      <w:docPartBody>
        <w:p w:rsidR="00944E93" w:rsidRDefault="009512B2" w:rsidP="009512B2">
          <w:pPr>
            <w:pStyle w:val="5D9A52220AD249EB85F1FE865431342A"/>
          </w:pPr>
          <w:r w:rsidRPr="00853F0C">
            <w:rPr>
              <w:rStyle w:val="a3"/>
            </w:rPr>
            <w:t>Место для ввода текста.</w:t>
          </w:r>
        </w:p>
      </w:docPartBody>
    </w:docPart>
    <w:docPart>
      <w:docPartPr>
        <w:name w:val="6ADC9F31698A4128987390ADFB59C072"/>
        <w:category>
          <w:name w:val="Общие"/>
          <w:gallery w:val="placeholder"/>
        </w:category>
        <w:types>
          <w:type w:val="bbPlcHdr"/>
        </w:types>
        <w:behaviors>
          <w:behavior w:val="content"/>
        </w:behaviors>
        <w:guid w:val="{E1C84B46-E4A4-4EF9-AA5C-F57E1F895599}"/>
      </w:docPartPr>
      <w:docPartBody>
        <w:p w:rsidR="00000000" w:rsidRDefault="00944E93" w:rsidP="00944E93">
          <w:pPr>
            <w:pStyle w:val="6ADC9F31698A4128987390ADFB59C072"/>
          </w:pPr>
          <w:r>
            <w:rPr>
              <w:color w:val="808080" w:themeColor="background1" w:themeShade="80"/>
            </w:rPr>
            <w:t>Укажите документ или вид сведений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insDel="0" w:formatting="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2E19"/>
    <w:rsid w:val="007E74CA"/>
    <w:rsid w:val="00887897"/>
    <w:rsid w:val="00890CA0"/>
    <w:rsid w:val="00944E93"/>
    <w:rsid w:val="009512B2"/>
    <w:rsid w:val="00987A81"/>
    <w:rsid w:val="00B42E19"/>
    <w:rsid w:val="00FD5BA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9512B2"/>
    <w:rPr>
      <w:color w:val="808080"/>
    </w:rPr>
  </w:style>
  <w:style w:type="paragraph" w:customStyle="1" w:styleId="316CCD29535C4D59B1B9E351A537BBC4">
    <w:name w:val="316CCD29535C4D59B1B9E351A537BBC4"/>
  </w:style>
  <w:style w:type="paragraph" w:customStyle="1" w:styleId="96E484247BB84ED8844670ECFFAC43AB">
    <w:name w:val="96E484247BB84ED8844670ECFFAC43AB"/>
  </w:style>
  <w:style w:type="paragraph" w:customStyle="1" w:styleId="BA0D35BDC943401091E41D194E5D6B99">
    <w:name w:val="BA0D35BDC943401091E41D194E5D6B99"/>
  </w:style>
  <w:style w:type="paragraph" w:customStyle="1" w:styleId="12A272E0CF8A4817B843DA4BABDE873D">
    <w:name w:val="12A272E0CF8A4817B843DA4BABDE873D"/>
  </w:style>
  <w:style w:type="paragraph" w:customStyle="1" w:styleId="61877823A85E4ED7A12A85446558C15F">
    <w:name w:val="61877823A85E4ED7A12A85446558C15F"/>
  </w:style>
  <w:style w:type="paragraph" w:customStyle="1" w:styleId="8AEC48226CE34BA299507A7993635807">
    <w:name w:val="8AEC48226CE34BA299507A7993635807"/>
  </w:style>
  <w:style w:type="paragraph" w:customStyle="1" w:styleId="330BAE5A082A4DB5AEF4CBF582F74C5A">
    <w:name w:val="330BAE5A082A4DB5AEF4CBF582F74C5A"/>
  </w:style>
  <w:style w:type="paragraph" w:customStyle="1" w:styleId="95CB00BF1459446C9D54AC10DE3FD3AE">
    <w:name w:val="95CB00BF1459446C9D54AC10DE3FD3AE"/>
  </w:style>
  <w:style w:type="paragraph" w:customStyle="1" w:styleId="13C1F9CE5D6E44D7A2B0C07CB8EA51D7">
    <w:name w:val="13C1F9CE5D6E44D7A2B0C07CB8EA51D7"/>
  </w:style>
  <w:style w:type="paragraph" w:customStyle="1" w:styleId="2733D86F09194D57A84CAE10BC82578B">
    <w:name w:val="2733D86F09194D57A84CAE10BC82578B"/>
  </w:style>
  <w:style w:type="paragraph" w:customStyle="1" w:styleId="8D5C27CC0D3A48F0B9B8C5523FDCCF9D">
    <w:name w:val="8D5C27CC0D3A48F0B9B8C5523FDCCF9D"/>
  </w:style>
  <w:style w:type="paragraph" w:customStyle="1" w:styleId="5494AB03B14C400ABFD972FE0D5647A8">
    <w:name w:val="5494AB03B14C400ABFD972FE0D5647A8"/>
  </w:style>
  <w:style w:type="paragraph" w:customStyle="1" w:styleId="62095E762E2A44B9886404E118D65779">
    <w:name w:val="62095E762E2A44B9886404E118D65779"/>
  </w:style>
  <w:style w:type="paragraph" w:customStyle="1" w:styleId="113B04A5B71C47B4A4BA1738E23372AD">
    <w:name w:val="113B04A5B71C47B4A4BA1738E23372AD"/>
  </w:style>
  <w:style w:type="paragraph" w:customStyle="1" w:styleId="061DBA7318504E36990A273D91D279C4">
    <w:name w:val="061DBA7318504E36990A273D91D279C4"/>
  </w:style>
  <w:style w:type="paragraph" w:customStyle="1" w:styleId="C7C10AC0666340EFADF7B28CC3EFE876">
    <w:name w:val="C7C10AC0666340EFADF7B28CC3EFE876"/>
  </w:style>
  <w:style w:type="paragraph" w:customStyle="1" w:styleId="2F4D9D8F227A4D49B94A4402390F83DC">
    <w:name w:val="2F4D9D8F227A4D49B94A4402390F83DC"/>
  </w:style>
  <w:style w:type="paragraph" w:customStyle="1" w:styleId="4C525B132CF44292B74C66086D2E2898">
    <w:name w:val="4C525B132CF44292B74C66086D2E2898"/>
  </w:style>
  <w:style w:type="paragraph" w:customStyle="1" w:styleId="DF23234A2D684B0382D873A5D680925C">
    <w:name w:val="DF23234A2D684B0382D873A5D680925C"/>
  </w:style>
  <w:style w:type="paragraph" w:customStyle="1" w:styleId="854E3DF309A540418E5FB9125B0B7B82">
    <w:name w:val="854E3DF309A540418E5FB9125B0B7B82"/>
  </w:style>
  <w:style w:type="paragraph" w:customStyle="1" w:styleId="2302E740A262409E8BD2517206336102">
    <w:name w:val="2302E740A262409E8BD2517206336102"/>
  </w:style>
  <w:style w:type="paragraph" w:customStyle="1" w:styleId="03443575F780491FB656BF1B493BFE4C">
    <w:name w:val="03443575F780491FB656BF1B493BFE4C"/>
  </w:style>
  <w:style w:type="paragraph" w:customStyle="1" w:styleId="9D189C9CB1144336961AC5EED0FE3D67">
    <w:name w:val="9D189C9CB1144336961AC5EED0FE3D67"/>
  </w:style>
  <w:style w:type="paragraph" w:customStyle="1" w:styleId="D78FFD48C16B4A37B35B855FF3F4D74A">
    <w:name w:val="D78FFD48C16B4A37B35B855FF3F4D74A"/>
  </w:style>
  <w:style w:type="paragraph" w:customStyle="1" w:styleId="CC35858B2A3C4F16B35AFA9FB9339AC2">
    <w:name w:val="CC35858B2A3C4F16B35AFA9FB9339AC2"/>
  </w:style>
  <w:style w:type="paragraph" w:customStyle="1" w:styleId="B3B31A5A40F14C5DAD8CBC66C83D2FA7">
    <w:name w:val="B3B31A5A40F14C5DAD8CBC66C83D2FA7"/>
  </w:style>
  <w:style w:type="paragraph" w:customStyle="1" w:styleId="83B6A46E88684758BDD3B175AF4AC8F4">
    <w:name w:val="83B6A46E88684758BDD3B175AF4AC8F4"/>
  </w:style>
  <w:style w:type="paragraph" w:customStyle="1" w:styleId="044FFD1F5C764F07AE5DF83BFD2B575E">
    <w:name w:val="044FFD1F5C764F07AE5DF83BFD2B575E"/>
  </w:style>
  <w:style w:type="paragraph" w:customStyle="1" w:styleId="27858A7013304945AEC7AFCCE07E14F7">
    <w:name w:val="27858A7013304945AEC7AFCCE07E14F7"/>
  </w:style>
  <w:style w:type="paragraph" w:customStyle="1" w:styleId="1AD2C4B6166146C4B7052E3696815D26">
    <w:name w:val="1AD2C4B6166146C4B7052E3696815D26"/>
  </w:style>
  <w:style w:type="paragraph" w:customStyle="1" w:styleId="428A6D84FC124F69AF421096FC29458E">
    <w:name w:val="428A6D84FC124F69AF421096FC29458E"/>
  </w:style>
  <w:style w:type="paragraph" w:customStyle="1" w:styleId="F403DB97FA0545828979CD2D43FFE729">
    <w:name w:val="F403DB97FA0545828979CD2D43FFE729"/>
  </w:style>
  <w:style w:type="paragraph" w:customStyle="1" w:styleId="7EA74A0C5AF44550B38A51DBA4C50F82">
    <w:name w:val="7EA74A0C5AF44550B38A51DBA4C50F82"/>
  </w:style>
  <w:style w:type="paragraph" w:customStyle="1" w:styleId="DFCF7F65686141C094F207F74C7D58B9">
    <w:name w:val="DFCF7F65686141C094F207F74C7D58B9"/>
  </w:style>
  <w:style w:type="paragraph" w:customStyle="1" w:styleId="F6DA4C4A5619438F992E3B4A9B82F82D">
    <w:name w:val="F6DA4C4A5619438F992E3B4A9B82F82D"/>
  </w:style>
  <w:style w:type="paragraph" w:customStyle="1" w:styleId="27A31C8D47104A6FA3A763AF0F7943B1">
    <w:name w:val="27A31C8D47104A6FA3A763AF0F7943B1"/>
  </w:style>
  <w:style w:type="paragraph" w:customStyle="1" w:styleId="2C7B9048193444B4958ACBB1D33F8A04">
    <w:name w:val="2C7B9048193444B4958ACBB1D33F8A04"/>
  </w:style>
  <w:style w:type="paragraph" w:customStyle="1" w:styleId="757EAECD9CE546D2B21B94755FF641D1">
    <w:name w:val="757EAECD9CE546D2B21B94755FF641D1"/>
  </w:style>
  <w:style w:type="paragraph" w:customStyle="1" w:styleId="A0B6C2AFDACC49EAA32FA72CCBFAA048">
    <w:name w:val="A0B6C2AFDACC49EAA32FA72CCBFAA048"/>
  </w:style>
  <w:style w:type="paragraph" w:customStyle="1" w:styleId="1ACED78FA6F44C4589261B0499B09428">
    <w:name w:val="1ACED78FA6F44C4589261B0499B09428"/>
  </w:style>
  <w:style w:type="paragraph" w:customStyle="1" w:styleId="FAC6091A559742C284E881B8E7FD627B">
    <w:name w:val="FAC6091A559742C284E881B8E7FD627B"/>
  </w:style>
  <w:style w:type="paragraph" w:customStyle="1" w:styleId="CCEDD53F3ED74756A7F6EDBE33A95303">
    <w:name w:val="CCEDD53F3ED74756A7F6EDBE33A95303"/>
  </w:style>
  <w:style w:type="paragraph" w:customStyle="1" w:styleId="1037FF6D7A5C4ABFA46A16FE045258A3">
    <w:name w:val="1037FF6D7A5C4ABFA46A16FE045258A3"/>
  </w:style>
  <w:style w:type="paragraph" w:customStyle="1" w:styleId="2E26DEFD736A4C0E9934B463756F6F8A">
    <w:name w:val="2E26DEFD736A4C0E9934B463756F6F8A"/>
  </w:style>
  <w:style w:type="paragraph" w:customStyle="1" w:styleId="4434033F8E6A4897AC2A59017800E344">
    <w:name w:val="4434033F8E6A4897AC2A59017800E344"/>
  </w:style>
  <w:style w:type="paragraph" w:customStyle="1" w:styleId="39B08E6582524E9F951B1F0C206DFFEA">
    <w:name w:val="39B08E6582524E9F951B1F0C206DFFEA"/>
  </w:style>
  <w:style w:type="paragraph" w:customStyle="1" w:styleId="648197D855674E609BE546A5FF50AF9B">
    <w:name w:val="648197D855674E609BE546A5FF50AF9B"/>
  </w:style>
  <w:style w:type="paragraph" w:customStyle="1" w:styleId="4F55B6403CFB449E9FB7A1C64E77162D">
    <w:name w:val="4F55B6403CFB449E9FB7A1C64E77162D"/>
  </w:style>
  <w:style w:type="paragraph" w:customStyle="1" w:styleId="05B59E808AD149BB8208CC35C01D84F9">
    <w:name w:val="05B59E808AD149BB8208CC35C01D84F9"/>
  </w:style>
  <w:style w:type="paragraph" w:customStyle="1" w:styleId="AEB1A1FD4C6147D58700A7EA5A32391D">
    <w:name w:val="AEB1A1FD4C6147D58700A7EA5A32391D"/>
  </w:style>
  <w:style w:type="paragraph" w:customStyle="1" w:styleId="05484205E242490D8267152698F21872">
    <w:name w:val="05484205E242490D8267152698F21872"/>
  </w:style>
  <w:style w:type="paragraph" w:customStyle="1" w:styleId="90C83B7657AC4627B09199CAD25E1728">
    <w:name w:val="90C83B7657AC4627B09199CAD25E1728"/>
  </w:style>
  <w:style w:type="paragraph" w:customStyle="1" w:styleId="6DABEAF35D854B179A4CCF8861EB45BB">
    <w:name w:val="6DABEAF35D854B179A4CCF8861EB45BB"/>
  </w:style>
  <w:style w:type="paragraph" w:customStyle="1" w:styleId="391A423E1A3A4CE38229B26A93B85A3C">
    <w:name w:val="391A423E1A3A4CE38229B26A93B85A3C"/>
  </w:style>
  <w:style w:type="paragraph" w:customStyle="1" w:styleId="15A77D99C86049C38791DD6B39E87DB0">
    <w:name w:val="15A77D99C86049C38791DD6B39E87DB0"/>
  </w:style>
  <w:style w:type="paragraph" w:customStyle="1" w:styleId="85C6BDB8DB034B7C863D7987274AA663">
    <w:name w:val="85C6BDB8DB034B7C863D7987274AA663"/>
  </w:style>
  <w:style w:type="paragraph" w:customStyle="1" w:styleId="DFE1CFFAA9C04B179A070D5FB79EAD79">
    <w:name w:val="DFE1CFFAA9C04B179A070D5FB79EAD79"/>
  </w:style>
  <w:style w:type="paragraph" w:customStyle="1" w:styleId="0D902B1E3E624D02B98DB2AEF7D9BB39">
    <w:name w:val="0D902B1E3E624D02B98DB2AEF7D9BB39"/>
  </w:style>
  <w:style w:type="paragraph" w:customStyle="1" w:styleId="09F3515B2257436DBAE4EDF9CD9E6DCF">
    <w:name w:val="09F3515B2257436DBAE4EDF9CD9E6DCF"/>
  </w:style>
  <w:style w:type="paragraph" w:customStyle="1" w:styleId="3ACD8DD9D0B74337A0860AE65FFE92C1">
    <w:name w:val="3ACD8DD9D0B74337A0860AE65FFE92C1"/>
  </w:style>
  <w:style w:type="paragraph" w:customStyle="1" w:styleId="6AE0DCA782E144A0B86B728A9A6D851C">
    <w:name w:val="6AE0DCA782E144A0B86B728A9A6D851C"/>
  </w:style>
  <w:style w:type="paragraph" w:customStyle="1" w:styleId="1283C03AD7E24E31881FC1BB482FDD69">
    <w:name w:val="1283C03AD7E24E31881FC1BB482FDD69"/>
  </w:style>
  <w:style w:type="paragraph" w:customStyle="1" w:styleId="0EFF3C8C70B44B98B521B3FF12E3B814">
    <w:name w:val="0EFF3C8C70B44B98B521B3FF12E3B814"/>
  </w:style>
  <w:style w:type="paragraph" w:customStyle="1" w:styleId="538C76AC88B240209345BC72C46BFF85">
    <w:name w:val="538C76AC88B240209345BC72C46BFF85"/>
  </w:style>
  <w:style w:type="paragraph" w:customStyle="1" w:styleId="5B463724EAD34DE4AB5D6446F4299126">
    <w:name w:val="5B463724EAD34DE4AB5D6446F4299126"/>
  </w:style>
  <w:style w:type="paragraph" w:customStyle="1" w:styleId="7250BE0B3D9246479049E2523EC2F1D0">
    <w:name w:val="7250BE0B3D9246479049E2523EC2F1D0"/>
  </w:style>
  <w:style w:type="paragraph" w:customStyle="1" w:styleId="BFD5C128BD8C45DE87088F2516262457">
    <w:name w:val="BFD5C128BD8C45DE87088F2516262457"/>
  </w:style>
  <w:style w:type="paragraph" w:customStyle="1" w:styleId="20A1693DB6A94B36A24AEC32E2602437">
    <w:name w:val="20A1693DB6A94B36A24AEC32E2602437"/>
  </w:style>
  <w:style w:type="paragraph" w:customStyle="1" w:styleId="5C663327917E4133AE91749153604A2F">
    <w:name w:val="5C663327917E4133AE91749153604A2F"/>
  </w:style>
  <w:style w:type="paragraph" w:customStyle="1" w:styleId="C25E6A50127349CCAF3957A35180115A">
    <w:name w:val="C25E6A50127349CCAF3957A35180115A"/>
  </w:style>
  <w:style w:type="paragraph" w:customStyle="1" w:styleId="C02A226DF2144B06B0F26FBB74B45C82">
    <w:name w:val="C02A226DF2144B06B0F26FBB74B45C82"/>
  </w:style>
  <w:style w:type="paragraph" w:customStyle="1" w:styleId="CC5FA98630B14D3987FD5145788582E2">
    <w:name w:val="CC5FA98630B14D3987FD5145788582E2"/>
  </w:style>
  <w:style w:type="paragraph" w:customStyle="1" w:styleId="CECA4AF375E84898966353957A039816">
    <w:name w:val="CECA4AF375E84898966353957A039816"/>
  </w:style>
  <w:style w:type="paragraph" w:customStyle="1" w:styleId="5DE63D51E57C438EA2170790D8F3410D">
    <w:name w:val="5DE63D51E57C438EA2170790D8F3410D"/>
  </w:style>
  <w:style w:type="paragraph" w:customStyle="1" w:styleId="62BC4A81F6F44044A2984A263F5F8A5E">
    <w:name w:val="62BC4A81F6F44044A2984A263F5F8A5E"/>
  </w:style>
  <w:style w:type="paragraph" w:customStyle="1" w:styleId="353B23A36A31452BA5139FE4B01FED0D">
    <w:name w:val="353B23A36A31452BA5139FE4B01FED0D"/>
  </w:style>
  <w:style w:type="paragraph" w:customStyle="1" w:styleId="2CFDB943CB6B40188A0989918DE7ADD3">
    <w:name w:val="2CFDB943CB6B40188A0989918DE7ADD3"/>
  </w:style>
  <w:style w:type="paragraph" w:customStyle="1" w:styleId="7C08EBDCA7C74F18B12D6B208E76B0D8">
    <w:name w:val="7C08EBDCA7C74F18B12D6B208E76B0D8"/>
  </w:style>
  <w:style w:type="paragraph" w:customStyle="1" w:styleId="4B371DBF53B4486C845E6C6530F3E1E5">
    <w:name w:val="4B371DBF53B4486C845E6C6530F3E1E5"/>
  </w:style>
  <w:style w:type="paragraph" w:customStyle="1" w:styleId="B92E3DCA49684B2B87020BF65D8C2667">
    <w:name w:val="B92E3DCA49684B2B87020BF65D8C2667"/>
  </w:style>
  <w:style w:type="paragraph" w:customStyle="1" w:styleId="F1EDEE8141F942D78B9444EB75B52BC0">
    <w:name w:val="F1EDEE8141F942D78B9444EB75B52BC0"/>
  </w:style>
  <w:style w:type="paragraph" w:customStyle="1" w:styleId="A235B7D7394F47FD895120D9B3D928D2">
    <w:name w:val="A235B7D7394F47FD895120D9B3D928D2"/>
  </w:style>
  <w:style w:type="paragraph" w:customStyle="1" w:styleId="4E2C662319F142898B09C30047DCF620">
    <w:name w:val="4E2C662319F142898B09C30047DCF620"/>
  </w:style>
  <w:style w:type="paragraph" w:customStyle="1" w:styleId="11BBF19678D842E687D4CA47346ABAB5">
    <w:name w:val="11BBF19678D842E687D4CA47346ABAB5"/>
  </w:style>
  <w:style w:type="paragraph" w:customStyle="1" w:styleId="0B84418E248644C28FE51E86BD838201">
    <w:name w:val="0B84418E248644C28FE51E86BD838201"/>
  </w:style>
  <w:style w:type="paragraph" w:customStyle="1" w:styleId="BC37992F6CBB4866B549D037D639FEC9">
    <w:name w:val="BC37992F6CBB4866B549D037D639FEC9"/>
    <w:rsid w:val="00B42E19"/>
  </w:style>
  <w:style w:type="paragraph" w:customStyle="1" w:styleId="AA6AE290E78A4F208621B5AA7258FE89">
    <w:name w:val="AA6AE290E78A4F208621B5AA7258FE89"/>
    <w:rsid w:val="00B42E19"/>
  </w:style>
  <w:style w:type="paragraph" w:customStyle="1" w:styleId="9297AD651EFC4CDE9DD52C2AEFB9FD00">
    <w:name w:val="9297AD651EFC4CDE9DD52C2AEFB9FD00"/>
    <w:rsid w:val="00B42E19"/>
  </w:style>
  <w:style w:type="paragraph" w:customStyle="1" w:styleId="2DA46E53DE62452DA70B7E0AFB05E16F">
    <w:name w:val="2DA46E53DE62452DA70B7E0AFB05E16F"/>
    <w:rsid w:val="00B42E19"/>
  </w:style>
  <w:style w:type="paragraph" w:customStyle="1" w:styleId="2A3527EBA1BD45F381E69D568AD56045">
    <w:name w:val="2A3527EBA1BD45F381E69D568AD56045"/>
    <w:rsid w:val="00B42E19"/>
  </w:style>
  <w:style w:type="paragraph" w:customStyle="1" w:styleId="765D223B1E1E4A37BC832727C961B944">
    <w:name w:val="765D223B1E1E4A37BC832727C961B944"/>
    <w:rsid w:val="00B42E19"/>
  </w:style>
  <w:style w:type="paragraph" w:customStyle="1" w:styleId="81E12A3424844BA18096C5CE7612B46E">
    <w:name w:val="81E12A3424844BA18096C5CE7612B46E"/>
    <w:rsid w:val="009512B2"/>
  </w:style>
  <w:style w:type="paragraph" w:customStyle="1" w:styleId="BEA67F08C59D41B69322CCC70A9B8434">
    <w:name w:val="BEA67F08C59D41B69322CCC70A9B8434"/>
    <w:rsid w:val="009512B2"/>
  </w:style>
  <w:style w:type="paragraph" w:customStyle="1" w:styleId="274D6E847C7444AAAAFE7C27E9AF7104">
    <w:name w:val="274D6E847C7444AAAAFE7C27E9AF7104"/>
    <w:rsid w:val="009512B2"/>
  </w:style>
  <w:style w:type="paragraph" w:customStyle="1" w:styleId="69CD473FFE37460EA96BF2187360B168">
    <w:name w:val="69CD473FFE37460EA96BF2187360B168"/>
    <w:rsid w:val="009512B2"/>
  </w:style>
  <w:style w:type="paragraph" w:customStyle="1" w:styleId="3458D1F50C7040759413F9EB277CD2F8">
    <w:name w:val="3458D1F50C7040759413F9EB277CD2F8"/>
    <w:rsid w:val="009512B2"/>
  </w:style>
  <w:style w:type="paragraph" w:customStyle="1" w:styleId="0F6B12ACE5064B75A67D6C4D06E22DB2">
    <w:name w:val="0F6B12ACE5064B75A67D6C4D06E22DB2"/>
    <w:rsid w:val="009512B2"/>
  </w:style>
  <w:style w:type="paragraph" w:customStyle="1" w:styleId="03D6235058354DEAB6FF59435402DB24">
    <w:name w:val="03D6235058354DEAB6FF59435402DB24"/>
    <w:rsid w:val="009512B2"/>
  </w:style>
  <w:style w:type="paragraph" w:customStyle="1" w:styleId="D1E8D9B84DD44FB591CE03536B5002FC">
    <w:name w:val="D1E8D9B84DD44FB591CE03536B5002FC"/>
    <w:rsid w:val="009512B2"/>
  </w:style>
  <w:style w:type="paragraph" w:customStyle="1" w:styleId="03C80335DFD44873B08A7B3C8A8AC036">
    <w:name w:val="03C80335DFD44873B08A7B3C8A8AC036"/>
    <w:rsid w:val="009512B2"/>
  </w:style>
  <w:style w:type="paragraph" w:customStyle="1" w:styleId="6F9239BABF6F430CB0143A5B5FCF0C46">
    <w:name w:val="6F9239BABF6F430CB0143A5B5FCF0C46"/>
    <w:rsid w:val="009512B2"/>
  </w:style>
  <w:style w:type="paragraph" w:customStyle="1" w:styleId="A7A0C7C11D034B0EBDB1EE53C2E07D4A">
    <w:name w:val="A7A0C7C11D034B0EBDB1EE53C2E07D4A"/>
    <w:rsid w:val="009512B2"/>
  </w:style>
  <w:style w:type="paragraph" w:customStyle="1" w:styleId="66A5CDD9A14B413B9406311ACAF44CA1">
    <w:name w:val="66A5CDD9A14B413B9406311ACAF44CA1"/>
    <w:rsid w:val="009512B2"/>
  </w:style>
  <w:style w:type="paragraph" w:customStyle="1" w:styleId="01696421687F4B9696F2C6CE5E2AF1CC">
    <w:name w:val="01696421687F4B9696F2C6CE5E2AF1CC"/>
    <w:rsid w:val="009512B2"/>
  </w:style>
  <w:style w:type="paragraph" w:customStyle="1" w:styleId="2582FA1878B54F6786462FFC9E28785F">
    <w:name w:val="2582FA1878B54F6786462FFC9E28785F"/>
    <w:rsid w:val="009512B2"/>
  </w:style>
  <w:style w:type="paragraph" w:customStyle="1" w:styleId="CB0E9EE953DD4FFAB23CB5943D77D119">
    <w:name w:val="CB0E9EE953DD4FFAB23CB5943D77D119"/>
    <w:rsid w:val="009512B2"/>
  </w:style>
  <w:style w:type="paragraph" w:customStyle="1" w:styleId="27E672D90D1C4FDBACA3EB1BA9CC4C6D">
    <w:name w:val="27E672D90D1C4FDBACA3EB1BA9CC4C6D"/>
    <w:rsid w:val="009512B2"/>
  </w:style>
  <w:style w:type="paragraph" w:customStyle="1" w:styleId="0E98FC17E25E4B4886D9E380FA4178E6">
    <w:name w:val="0E98FC17E25E4B4886D9E380FA4178E6"/>
    <w:rsid w:val="009512B2"/>
  </w:style>
  <w:style w:type="paragraph" w:customStyle="1" w:styleId="B0553538961849B39DCA9E33D8E6F901">
    <w:name w:val="B0553538961849B39DCA9E33D8E6F901"/>
    <w:rsid w:val="009512B2"/>
  </w:style>
  <w:style w:type="paragraph" w:customStyle="1" w:styleId="5D9A52220AD249EB85F1FE865431342A">
    <w:name w:val="5D9A52220AD249EB85F1FE865431342A"/>
    <w:rsid w:val="009512B2"/>
  </w:style>
  <w:style w:type="paragraph" w:customStyle="1" w:styleId="6ADC9F31698A4128987390ADFB59C072">
    <w:name w:val="6ADC9F31698A4128987390ADFB59C072"/>
    <w:rsid w:val="00944E9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5775F1-39C0-4215-9169-DF66CF1DB8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Документация о закупке.dotx</Template>
  <TotalTime>74</TotalTime>
  <Pages>33</Pages>
  <Words>9315</Words>
  <Characters>53096</Characters>
  <Application>Microsoft Office Word</Application>
  <DocSecurity>0</DocSecurity>
  <Lines>442</Lines>
  <Paragraphs>124</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62287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Rovenskaya Svetlana</dc:creator>
  <cp:keywords>Шаблон; Шаблон документации о закупке; Конкурс; ЭФ</cp:keywords>
  <dc:description/>
  <cp:lastModifiedBy>Rovenskaya Svetlana</cp:lastModifiedBy>
  <cp:revision>13</cp:revision>
  <cp:lastPrinted>2019-04-13T04:02:00Z</cp:lastPrinted>
  <dcterms:created xsi:type="dcterms:W3CDTF">2024-02-08T03:16:00Z</dcterms:created>
  <dcterms:modified xsi:type="dcterms:W3CDTF">2024-02-08T07:32:00Z</dcterms:modified>
  <cp:category>Шаблоны</cp:category>
</cp:coreProperties>
</file>